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51C" w:rsidRDefault="0017251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7251C" w:rsidRDefault="0017251C">
      <w:pPr>
        <w:spacing w:after="0" w:line="240" w:lineRule="auto"/>
        <w:ind w:left="5954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  <w:lang w:eastAsia="en-US"/>
        </w:rPr>
        <w:t>Приложение 1</w:t>
      </w:r>
    </w:p>
    <w:p w:rsidR="0017251C" w:rsidRDefault="0017251C">
      <w:pPr>
        <w:spacing w:after="5" w:line="266" w:lineRule="auto"/>
        <w:ind w:left="5954" w:right="-20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к рабочей программе дисциплины </w:t>
      </w:r>
    </w:p>
    <w:p w:rsidR="0017251C" w:rsidRDefault="0017251C">
      <w:pPr>
        <w:spacing w:after="268" w:line="259" w:lineRule="auto"/>
        <w:ind w:right="-20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7251C" w:rsidRDefault="0017251C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:rsidR="0017251C" w:rsidRDefault="0017251C">
      <w:pPr>
        <w:spacing w:after="268"/>
        <w:ind w:right="-20"/>
      </w:pPr>
    </w:p>
    <w:p w:rsidR="0017251C" w:rsidRDefault="0017251C">
      <w:pPr>
        <w:spacing w:after="268"/>
        <w:ind w:right="-20"/>
      </w:pPr>
    </w:p>
    <w:p w:rsidR="0017251C" w:rsidRDefault="0017251C">
      <w:pPr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ОЦЕНОЧНЫЕ МАТЕРИАЛЫ ДЛЯ ПРОМЕЖУТОЧНОЙ АТТЕСТАЦИИ</w:t>
      </w:r>
    </w:p>
    <w:p w:rsidR="0017251C" w:rsidRDefault="0017251C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ДИСЦИПЛИНЕ (МОДУЛЮ) </w:t>
      </w:r>
    </w:p>
    <w:p w:rsidR="0017251C" w:rsidRDefault="0017251C">
      <w:pPr>
        <w:spacing w:before="240" w:after="0" w:line="259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en-US"/>
        </w:rPr>
      </w:pPr>
      <w:bookmarkStart w:id="0" w:name="_Hlk192709457"/>
      <w:r>
        <w:rPr>
          <w:rFonts w:ascii="Times New Roman" w:hAnsi="Times New Roman" w:cs="Times New Roman"/>
          <w:b/>
          <w:bCs/>
          <w:color w:val="000000"/>
          <w:sz w:val="32"/>
          <w:szCs w:val="32"/>
          <w:lang w:eastAsia="en-US"/>
        </w:rPr>
        <w:t>Математическое</w:t>
      </w:r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  <w:lang w:eastAsia="en-US"/>
        </w:rPr>
        <w:t>моделирование систем и процессов</w:t>
      </w:r>
    </w:p>
    <w:p w:rsidR="0017251C" w:rsidRDefault="0017251C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_______________________________________________________________________________________</w:t>
      </w:r>
    </w:p>
    <w:p w:rsidR="0017251C" w:rsidRDefault="0017251C">
      <w:pPr>
        <w:spacing w:after="160" w:line="259" w:lineRule="auto"/>
        <w:jc w:val="center"/>
        <w:rPr>
          <w:rFonts w:ascii="Times New Roman" w:hAnsi="Times New Roman" w:cs="Times New Roman"/>
          <w:i/>
          <w:iCs/>
          <w:sz w:val="20"/>
          <w:szCs w:val="20"/>
          <w:lang w:eastAsia="en-US"/>
        </w:rPr>
      </w:pPr>
      <w:r>
        <w:rPr>
          <w:rFonts w:ascii="Times New Roman" w:hAnsi="Times New Roman" w:cs="Times New Roman"/>
          <w:i/>
          <w:iCs/>
          <w:sz w:val="20"/>
          <w:szCs w:val="20"/>
          <w:lang w:eastAsia="en-US"/>
        </w:rPr>
        <w:t>(наименование дисциплины(модуля)</w:t>
      </w:r>
    </w:p>
    <w:p w:rsidR="0017251C" w:rsidRDefault="0017251C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7251C" w:rsidRDefault="0017251C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Образовательная программа</w:t>
      </w:r>
    </w:p>
    <w:p w:rsidR="0017251C" w:rsidRDefault="0017251C">
      <w:pPr>
        <w:spacing w:after="0" w:line="259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bookmarkStart w:id="1" w:name="_Hlk192791288"/>
      <w:r>
        <w:rPr>
          <w:rFonts w:ascii="Times New Roman" w:hAnsi="Times New Roman" w:cs="Times New Roman"/>
          <w:sz w:val="28"/>
          <w:szCs w:val="28"/>
          <w:lang w:eastAsia="en-US"/>
        </w:rPr>
        <w:t>Локомотивы</w:t>
      </w:r>
    </w:p>
    <w:bookmarkEnd w:id="1"/>
    <w:p w:rsidR="0017251C" w:rsidRDefault="0017251C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____________________________________________________________________</w:t>
      </w:r>
    </w:p>
    <w:p w:rsidR="0017251C" w:rsidRDefault="0017251C">
      <w:pPr>
        <w:spacing w:after="160" w:line="259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  <w:lang w:eastAsia="en-US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  <w:lang w:eastAsia="en-US"/>
        </w:rPr>
        <w:t>( наименование)</w:t>
      </w:r>
    </w:p>
    <w:p w:rsidR="0017251C" w:rsidRDefault="0017251C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Направление подготовки / специальность</w:t>
      </w:r>
    </w:p>
    <w:p w:rsidR="0017251C" w:rsidRDefault="0017251C">
      <w:pPr>
        <w:spacing w:after="160" w:line="259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23.05.03 Подвижной состав железных дорог</w:t>
      </w:r>
    </w:p>
    <w:p w:rsidR="0017251C" w:rsidRDefault="0017251C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  <w:lang w:eastAsia="en-US"/>
        </w:rPr>
        <w:t>(код и наименование)</w:t>
      </w:r>
    </w:p>
    <w:p w:rsidR="0017251C" w:rsidRDefault="001725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bookmarkEnd w:id="0"/>
    <w:p w:rsidR="0017251C" w:rsidRDefault="001725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17251C" w:rsidRDefault="001725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:rsidR="0017251C" w:rsidRDefault="001725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:rsidR="0017251C" w:rsidRDefault="001725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:rsidR="0017251C" w:rsidRDefault="001725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:rsidR="0017251C" w:rsidRDefault="001725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:rsidR="0017251C" w:rsidRDefault="001725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7251C" w:rsidRDefault="0017251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</w:t>
      </w:r>
    </w:p>
    <w:p w:rsidR="0017251C" w:rsidRDefault="0017251C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Пояснительная записка. </w:t>
      </w:r>
    </w:p>
    <w:p w:rsidR="0017251C" w:rsidRDefault="0017251C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 w:cs="Times New Roman"/>
          <w:sz w:val="24"/>
          <w:szCs w:val="24"/>
        </w:rPr>
        <w:t>характеризующих уровень сформированности компетенций.</w:t>
      </w:r>
    </w:p>
    <w:p w:rsidR="0017251C" w:rsidRDefault="0017251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:rsidR="0017251C" w:rsidRDefault="0017251C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17251C" w:rsidRDefault="0017251C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Пояснительная записка</w:t>
      </w:r>
    </w:p>
    <w:p w:rsidR="0017251C" w:rsidRDefault="0017251C">
      <w:pPr>
        <w:pStyle w:val="s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17251C" w:rsidRDefault="0017251C">
      <w:pPr>
        <w:pStyle w:val="s1"/>
        <w:ind w:firstLine="708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>Формы промежуточной аттестации: зачет (5 семестр / 3 курс), экзамен (6 семестр / 3 курс)</w:t>
      </w:r>
      <w:r>
        <w:rPr>
          <w:rFonts w:ascii="Times New Roman" w:hAnsi="Times New Roman" w:cs="Times New Roman"/>
          <w:i/>
          <w:iCs/>
        </w:rPr>
        <w:t xml:space="preserve">. </w:t>
      </w:r>
    </w:p>
    <w:p w:rsidR="0017251C" w:rsidRDefault="0017251C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17251C" w:rsidRDefault="0017251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17251C" w:rsidRDefault="001725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428"/>
        <w:gridCol w:w="5943"/>
      </w:tblGrid>
      <w:tr w:rsidR="0017251C">
        <w:trPr>
          <w:trHeight w:val="493"/>
        </w:trPr>
        <w:tc>
          <w:tcPr>
            <w:tcW w:w="4428" w:type="dxa"/>
          </w:tcPr>
          <w:p w:rsidR="0017251C" w:rsidRDefault="0017251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5943" w:type="dxa"/>
          </w:tcPr>
          <w:p w:rsidR="0017251C" w:rsidRDefault="0017251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17251C">
        <w:trPr>
          <w:trHeight w:val="310"/>
        </w:trPr>
        <w:tc>
          <w:tcPr>
            <w:tcW w:w="4428" w:type="dxa"/>
          </w:tcPr>
          <w:p w:rsidR="0017251C" w:rsidRDefault="001725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5943" w:type="dxa"/>
          </w:tcPr>
          <w:p w:rsidR="0017251C" w:rsidRDefault="001725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 xml:space="preserve">ОПК-1.4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</w:tr>
    </w:tbl>
    <w:p w:rsidR="0017251C" w:rsidRDefault="001725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251C" w:rsidRDefault="0017251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17251C" w:rsidRDefault="0017251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результатами освоения образовательной программы</w:t>
      </w:r>
    </w:p>
    <w:p w:rsidR="0017251C" w:rsidRDefault="001725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36"/>
        <w:gridCol w:w="5527"/>
        <w:gridCol w:w="1908"/>
      </w:tblGrid>
      <w:tr w:rsidR="0017251C">
        <w:tc>
          <w:tcPr>
            <w:tcW w:w="2936" w:type="dxa"/>
          </w:tcPr>
          <w:p w:rsidR="0017251C" w:rsidRDefault="001725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64358580"/>
            <w:r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5527" w:type="dxa"/>
          </w:tcPr>
          <w:p w:rsidR="0017251C" w:rsidRDefault="001725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обучения по дисциплине</w:t>
            </w:r>
          </w:p>
        </w:tc>
        <w:tc>
          <w:tcPr>
            <w:tcW w:w="1908" w:type="dxa"/>
          </w:tcPr>
          <w:p w:rsidR="0017251C" w:rsidRDefault="001725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Оценочные материалы (семестры_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5, 6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7251C">
        <w:trPr>
          <w:cantSplit/>
        </w:trPr>
        <w:tc>
          <w:tcPr>
            <w:tcW w:w="2936" w:type="dxa"/>
            <w:vMerge w:val="restart"/>
          </w:tcPr>
          <w:p w:rsidR="0017251C" w:rsidRDefault="0017251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 xml:space="preserve">ОПК-1.4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5527" w:type="dxa"/>
          </w:tcPr>
          <w:p w:rsidR="0017251C" w:rsidRDefault="001725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знает:</w:t>
            </w: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математического моделирования, методы теоретического и экспериментального исследования; математические и статистические методы для оценки и анализа показателей безопасности и надежности подвижного состава; методы математического моделирования, реализуемые с помощью стандартных пакетов автоматизированного проектирования и исследований.</w:t>
            </w:r>
          </w:p>
        </w:tc>
        <w:tc>
          <w:tcPr>
            <w:tcW w:w="1908" w:type="dxa"/>
          </w:tcPr>
          <w:p w:rsidR="0017251C" w:rsidRDefault="001725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 (№1 - №10)</w:t>
            </w:r>
          </w:p>
          <w:p w:rsidR="0017251C" w:rsidRDefault="001725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51C">
        <w:trPr>
          <w:cantSplit/>
        </w:trPr>
        <w:tc>
          <w:tcPr>
            <w:tcW w:w="2936" w:type="dxa"/>
            <w:vMerge/>
          </w:tcPr>
          <w:p w:rsidR="0017251C" w:rsidRDefault="001725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7" w:type="dxa"/>
          </w:tcPr>
          <w:p w:rsidR="0017251C" w:rsidRDefault="001725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умеет:</w:t>
            </w: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методы математического моделирования, методы теоретического и экспериментального исследования; использовать математические и статистические методы для оценки и анализа показателей безопасности и надежности подвижного состава; выполнять математическое моделирование процессов и сложных систем на базе стандартных пакетов автоматизированного проектирования и исследований.</w:t>
            </w:r>
          </w:p>
        </w:tc>
        <w:tc>
          <w:tcPr>
            <w:tcW w:w="1908" w:type="dxa"/>
          </w:tcPr>
          <w:p w:rsidR="0017251C" w:rsidRDefault="001725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 (№1 - №3)</w:t>
            </w:r>
          </w:p>
          <w:p w:rsidR="0017251C" w:rsidRDefault="001725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51C">
        <w:trPr>
          <w:cantSplit/>
        </w:trPr>
        <w:tc>
          <w:tcPr>
            <w:tcW w:w="2936" w:type="dxa"/>
            <w:vMerge/>
          </w:tcPr>
          <w:p w:rsidR="0017251C" w:rsidRDefault="001725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7" w:type="dxa"/>
          </w:tcPr>
          <w:p w:rsidR="0017251C" w:rsidRDefault="001725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владеет:</w:t>
            </w: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способностью применять методы математического моделирования, методы теоретического и экспериментального исследования; способностью использовать математические и статистические методы для оценки и анализа показателей безопасности и надежности подвижного состава; способностью выполнять математическое моделирование процессов и сложных систем на базе стандартных пакетов автоматизированного проектирования.</w:t>
            </w:r>
          </w:p>
        </w:tc>
        <w:tc>
          <w:tcPr>
            <w:tcW w:w="1908" w:type="dxa"/>
          </w:tcPr>
          <w:p w:rsidR="0017251C" w:rsidRDefault="001725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 (№1 - №3)</w:t>
            </w:r>
          </w:p>
          <w:p w:rsidR="0017251C" w:rsidRDefault="001725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2"/>
    </w:tbl>
    <w:p w:rsidR="0017251C" w:rsidRDefault="001725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251C" w:rsidRDefault="001725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:rsidR="0017251C" w:rsidRDefault="001725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собеседование;</w:t>
      </w:r>
    </w:p>
    <w:p w:rsidR="0017251C" w:rsidRDefault="001725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выполнение заданий в ЭИОС ПривГУПС.</w:t>
      </w:r>
    </w:p>
    <w:p w:rsidR="0017251C" w:rsidRDefault="001725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251C" w:rsidRDefault="001725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:rsidR="0017251C" w:rsidRDefault="001725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:rsidR="0017251C" w:rsidRDefault="001725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выполнение заданий в ЭИОС ПривГУПС.</w:t>
      </w:r>
    </w:p>
    <w:p w:rsidR="0017251C" w:rsidRDefault="001725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251C" w:rsidRDefault="0017251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Типовые</w:t>
      </w:r>
      <w:r>
        <w:rPr>
          <w:rStyle w:val="FootnoteReference"/>
          <w:rFonts w:ascii="Times New Roman" w:hAnsi="Times New Roman" w:cs="Times New Roman"/>
          <w:b/>
          <w:bCs/>
          <w:sz w:val="24"/>
          <w:szCs w:val="24"/>
        </w:rPr>
        <w:footnoteReference w:id="2"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17251C" w:rsidRDefault="001725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</w:pPr>
    </w:p>
    <w:p w:rsidR="0017251C" w:rsidRDefault="0017251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:rsidR="0017251C" w:rsidRDefault="001725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251C" w:rsidRDefault="001725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Проверяемый образовательный результат: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18"/>
        <w:gridCol w:w="7579"/>
      </w:tblGrid>
      <w:tr w:rsidR="0017251C">
        <w:tc>
          <w:tcPr>
            <w:tcW w:w="3018" w:type="dxa"/>
          </w:tcPr>
          <w:p w:rsidR="0017251C" w:rsidRDefault="001725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:rsidR="0017251C" w:rsidRDefault="001725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Образовательный результат</w:t>
            </w:r>
          </w:p>
        </w:tc>
      </w:tr>
      <w:tr w:rsidR="0017251C">
        <w:tc>
          <w:tcPr>
            <w:tcW w:w="3018" w:type="dxa"/>
          </w:tcPr>
          <w:p w:rsidR="0017251C" w:rsidRDefault="0017251C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 xml:space="preserve">ОПК-1.4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7579" w:type="dxa"/>
          </w:tcPr>
          <w:p w:rsidR="0017251C" w:rsidRDefault="001725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знает:</w:t>
            </w: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математического моделирования, методы теоретического и экспериментального исследования; математические и статистические методы для оценки и анализа показателей безопасности и надежности подвижного состава; методы математического моделирования, реализуемые с помощью стандартных пакетов автоматизированного проектирования и исследований.</w:t>
            </w:r>
          </w:p>
        </w:tc>
      </w:tr>
      <w:tr w:rsidR="0017251C">
        <w:trPr>
          <w:trHeight w:val="742"/>
        </w:trPr>
        <w:tc>
          <w:tcPr>
            <w:tcW w:w="10597" w:type="dxa"/>
            <w:gridSpan w:val="2"/>
          </w:tcPr>
          <w:p w:rsidR="0017251C" w:rsidRDefault="0017251C">
            <w:pPr>
              <w:pStyle w:val="Heading7"/>
              <w:keepNext/>
              <w:spacing w:before="120" w:after="12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Примеры вопросов для оценки сформированности компетенции в части «знать»</w:t>
            </w:r>
          </w:p>
          <w:p w:rsidR="0017251C" w:rsidRDefault="0017251C">
            <w:pPr>
              <w:spacing w:after="0"/>
              <w:rPr>
                <w:lang w:eastAsia="en-US"/>
              </w:rPr>
            </w:pPr>
          </w:p>
          <w:p w:rsidR="0017251C" w:rsidRDefault="0017251C">
            <w:pPr>
              <w:pStyle w:val="Heading7"/>
              <w:keepNext/>
              <w:spacing w:before="0" w:after="0" w:line="240" w:lineRule="auto"/>
              <w:rPr>
                <w:rFonts w:ascii="Times New Roman" w:hAnsi="Times New Roman" w:cs="Times New Roman"/>
                <w:color w:val="00B05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Вопрос 1: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 чем сущность системного подхода при моделировании сложных систем?</w:t>
            </w:r>
            <w:r>
              <w:rPr>
                <w:rFonts w:ascii="Times New Roman" w:hAnsi="Times New Roman" w:cs="Times New Roman"/>
              </w:rPr>
              <w:br/>
              <w:t xml:space="preserve">А) сложная система делится на элементы по конструктивным признакам, каждый элемент описывается уравнениями, влияние взаимодействующих элементов заменяется реакциями </w:t>
            </w:r>
            <w:r>
              <w:rPr>
                <w:rFonts w:ascii="Times New Roman" w:hAnsi="Times New Roman" w:cs="Times New Roman"/>
              </w:rPr>
              <w:br/>
              <w:t xml:space="preserve">Б) каждый элемент сложной системы рассматривается отдельно, заменяясь набором стержней, пластин, опор и нагружаясь силами, моментами и реакциями опор  </w:t>
            </w:r>
            <w:r>
              <w:rPr>
                <w:rFonts w:ascii="Times New Roman" w:hAnsi="Times New Roman" w:cs="Times New Roman"/>
              </w:rPr>
              <w:br/>
              <w:t xml:space="preserve">В) сложная система разбивается на отдельные части; для каждой части строится элемент модели; при объединении элементов образуется модель  </w:t>
            </w:r>
            <w:r>
              <w:rPr>
                <w:rFonts w:ascii="Times New Roman" w:hAnsi="Times New Roman" w:cs="Times New Roman"/>
              </w:rPr>
              <w:br/>
              <w:t xml:space="preserve">Г) формулируется главная цель моделирования сложной системы, исходя из которой при постоянной коррекции с помощью обратных связей 1-го и 2-го рода строятся элементы модели, которые объединяются в математическую модель сложной системы, модель постоянно самосовершенствуется 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b/>
                <w:bCs/>
              </w:rPr>
              <w:t>Вопрос 2: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 чем заключается метод "черного ящика" в моделировании реальных объектов или процессов?</w:t>
            </w:r>
            <w:r>
              <w:rPr>
                <w:rFonts w:ascii="Times New Roman" w:hAnsi="Times New Roman" w:cs="Times New Roman"/>
              </w:rPr>
              <w:br/>
              <w:t xml:space="preserve">А) в построении физической модели объекта или процесса, помещающейся в черный ящик стандартных размеров </w:t>
            </w:r>
            <w:r>
              <w:rPr>
                <w:rFonts w:ascii="Times New Roman" w:hAnsi="Times New Roman" w:cs="Times New Roman"/>
              </w:rPr>
              <w:br/>
              <w:t xml:space="preserve">Б) в отражении свойств реального объекта или процесса с помощью полуэмпирических уравнений, частично отражающих физическую природу объекта или процесса  </w:t>
            </w:r>
            <w:r>
              <w:rPr>
                <w:rFonts w:ascii="Times New Roman" w:hAnsi="Times New Roman" w:cs="Times New Roman"/>
              </w:rPr>
              <w:br/>
              <w:t xml:space="preserve">В) реальный объект или процесс заменяется математической моделью, состоящей из набора уравнений, никак не отражающих физическую природу объекта или процесса, но позволяющую точно рассчитывать требуемые характеристики  </w:t>
            </w:r>
            <w:r>
              <w:rPr>
                <w:rFonts w:ascii="Times New Roman" w:hAnsi="Times New Roman" w:cs="Times New Roman"/>
              </w:rPr>
              <w:br/>
              <w:t xml:space="preserve">Г) в отражении свойств реального объекта или процесса с помощью аналитических выражений, точно отражающих физическую природу объекта или процесса 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b/>
                <w:bCs/>
              </w:rPr>
              <w:t xml:space="preserve"> Вопрос 3: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Для решения каких задач применяются сетевые модели (сетевые графики)?</w:t>
            </w:r>
            <w:r>
              <w:rPr>
                <w:rFonts w:ascii="Times New Roman" w:hAnsi="Times New Roman" w:cs="Times New Roman"/>
              </w:rPr>
              <w:br/>
              <w:t xml:space="preserve">А) для решения прочностных задач методом конечных элементов  </w:t>
            </w:r>
            <w:r>
              <w:rPr>
                <w:rFonts w:ascii="Times New Roman" w:hAnsi="Times New Roman" w:cs="Times New Roman"/>
              </w:rPr>
              <w:br/>
              <w:t xml:space="preserve">Б) для решения задачи минимизации числа экспериментов при исследовании физической модели  </w:t>
            </w:r>
            <w:r>
              <w:rPr>
                <w:rFonts w:ascii="Times New Roman" w:hAnsi="Times New Roman" w:cs="Times New Roman"/>
              </w:rPr>
              <w:br/>
              <w:t xml:space="preserve">В) для решения логистической задачи нахождения оптимального маршрута доставки груза; для определения максимальной по продолжительности цепочки технологических операций среди множества последовательно-параллельных цепочек операций  </w:t>
            </w:r>
            <w:r>
              <w:rPr>
                <w:rFonts w:ascii="Times New Roman" w:hAnsi="Times New Roman" w:cs="Times New Roman"/>
              </w:rPr>
              <w:br/>
              <w:t>Г) для переноса файла изображения при разбиении изображения сеткой, копировании отдельных ячеек сетки, переносе их и последующем соединении в новом файле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Вопрос 4: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 чем назначение теории планирования эксперимента?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А) в проведении опытов над моделью для установления влияния нескольких факторов на интересующую характеристику по оптимальному плану с целью минимизации числа опытов  </w:t>
            </w:r>
            <w:r>
              <w:rPr>
                <w:rFonts w:ascii="Times New Roman" w:hAnsi="Times New Roman" w:cs="Times New Roman"/>
              </w:rPr>
              <w:br/>
              <w:t xml:space="preserve">Б) в перспективном планировании экспериментов на несколько лет вперед  </w:t>
            </w:r>
            <w:r>
              <w:rPr>
                <w:rFonts w:ascii="Times New Roman" w:hAnsi="Times New Roman" w:cs="Times New Roman"/>
              </w:rPr>
              <w:br/>
              <w:t xml:space="preserve">В) в проведении машинного эксперимента над математической моделью по заданному плану с целью гарантированного нахождения всех экстремумов интересующей характеристики  </w:t>
            </w:r>
            <w:r>
              <w:rPr>
                <w:rFonts w:ascii="Times New Roman" w:hAnsi="Times New Roman" w:cs="Times New Roman"/>
              </w:rPr>
              <w:br/>
              <w:t>Г) в исследовании физической модели объекта по специальному плану, зависящему от свойств объекта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Вопрос 5: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Каким образом случайная величина моделируется с помощью ЭВМ?</w:t>
            </w:r>
            <w:r>
              <w:rPr>
                <w:rFonts w:ascii="Times New Roman" w:hAnsi="Times New Roman" w:cs="Times New Roman"/>
              </w:rPr>
              <w:br/>
              <w:t xml:space="preserve">А) область определения случайной величины разбивается с помощью ЭВМ на элементарные области, в каждой области случайная величина аппроксимируется произвольными уравнениями по методу наименьших квадратов  </w:t>
            </w:r>
            <w:r>
              <w:rPr>
                <w:rFonts w:ascii="Times New Roman" w:hAnsi="Times New Roman" w:cs="Times New Roman"/>
              </w:rPr>
              <w:br/>
              <w:t xml:space="preserve">Б) область определения случайной величины разбивается с помощью ЭВМ на отдельные части; для каждой части строится нормальный закон с характеристиками, наиболее точно отражающими значения моделируемой случайной величины в данной области; при объединении всех распределений образуется статистическая модель случайной величины  </w:t>
            </w:r>
            <w:r>
              <w:rPr>
                <w:rFonts w:ascii="Times New Roman" w:hAnsi="Times New Roman" w:cs="Times New Roman"/>
              </w:rPr>
              <w:br/>
              <w:t xml:space="preserve">В) функция </w:t>
            </w:r>
            <w:r>
              <w:rPr>
                <w:rFonts w:ascii="Times New Roman" w:hAnsi="Times New Roman" w:cs="Times New Roman"/>
                <w:lang w:val="en-US"/>
              </w:rPr>
              <w:t>RND</w:t>
            </w:r>
            <w:r>
              <w:rPr>
                <w:rFonts w:ascii="Times New Roman" w:hAnsi="Times New Roman" w:cs="Times New Roman"/>
              </w:rPr>
              <w:t xml:space="preserve"> воспроизводит на ЭВМ случайную величину, равномерно распределено на отрезке [0;1] по этим числам рассчитывается случайная величина со стандартным нормальным распределением, по которой находится случайная величина с нормальным законом распределения и известными значениями математического ожидания и дисперсии  </w:t>
            </w:r>
            <w:r>
              <w:rPr>
                <w:rFonts w:ascii="Times New Roman" w:hAnsi="Times New Roman" w:cs="Times New Roman"/>
              </w:rPr>
              <w:br/>
              <w:t xml:space="preserve">Г) формулируется главная цель моделирования случайной величины, составляются требования к модели, исходя из которых с помощью тригонометрических рядов на ЭВМ строятся элементы модели, с помощью обратных связей 1-го и 2-го рода уточняются коэффициенты тригонометрических рядов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Вопрос 6: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 чем заключается метод ХИ-квадрат?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А) в суммировании квадратов разности между случайной величиной и ее математическим ожиданием  </w:t>
            </w:r>
            <w:r>
              <w:rPr>
                <w:rFonts w:ascii="Times New Roman" w:hAnsi="Times New Roman" w:cs="Times New Roman"/>
              </w:rPr>
              <w:br/>
              <w:t xml:space="preserve">Б) в суммировании по нескольким значениям случайной величины квадратов разности между частостью этой величины и вероятностью этой величины, рассчитанной по одному из нескольких теоретических законов распределения случайных величин, для дальнейшего использования выбирается тот теоретический закон распределения, у которого данная сумма оказывается меньше  </w:t>
            </w:r>
            <w:r>
              <w:rPr>
                <w:rFonts w:ascii="Times New Roman" w:hAnsi="Times New Roman" w:cs="Times New Roman"/>
              </w:rPr>
              <w:br/>
              <w:t xml:space="preserve">В) в моделировании опытной случайной величины распределением Стьюдента  </w:t>
            </w:r>
            <w:r>
              <w:rPr>
                <w:rFonts w:ascii="Times New Roman" w:hAnsi="Times New Roman" w:cs="Times New Roman"/>
              </w:rPr>
              <w:br/>
              <w:t xml:space="preserve">Г) в суммировании квадратов разности между случайной величиной и ее среднеквадратическим отклонением 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Вопрос 7: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 чем сущность метода Монте-Карло?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А) с помощью генератора случайных чисел получается несколько случайных чисел с равномерным распределением, по специальным формулам перехода они преобразуются в случайные числа, подчиненные заданному распределению с заданными характеристиками </w:t>
            </w:r>
            <w:r>
              <w:rPr>
                <w:rFonts w:ascii="Times New Roman" w:hAnsi="Times New Roman" w:cs="Times New Roman"/>
              </w:rPr>
              <w:br/>
              <w:t>Б) случайная величина в виде дискретного сигнала представляется в виде суммы гармоник, параметры каждой гармоники вычисляются прямым преобразованием Фурье, а сумма гармоник - обратным преобразованием Фурье</w:t>
            </w:r>
            <w:r>
              <w:rPr>
                <w:rFonts w:ascii="Times New Roman" w:hAnsi="Times New Roman" w:cs="Times New Roman"/>
              </w:rPr>
              <w:br/>
              <w:t>В) находится сумма квадратов разности вероятностей опытной случайной величины и случайной величины с одним из заданных законов распределения, выбирается то распределение, у которого данная сумма меньше</w:t>
            </w:r>
            <w:r>
              <w:rPr>
                <w:rFonts w:ascii="Times New Roman" w:hAnsi="Times New Roman" w:cs="Times New Roman"/>
              </w:rPr>
              <w:br/>
              <w:t>Г) для выборки случайной величины подсчитывается ее среднеарифметическое значение (математическое ожидание), дисперсия находится как сумма произведений частости случайной величины на квадрат разности случайной величины и ее математического ожидания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Вопрос 8: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 чем назначение метода дерева отказов?</w:t>
            </w:r>
            <w:r>
              <w:rPr>
                <w:rFonts w:ascii="Times New Roman" w:hAnsi="Times New Roman" w:cs="Times New Roman"/>
              </w:rPr>
              <w:br/>
              <w:t xml:space="preserve">А) составить иерархии причин, приводящих к  нежелательному событию, с целью выявления наиболее вредных следствий  </w:t>
            </w:r>
            <w:r>
              <w:rPr>
                <w:rFonts w:ascii="Times New Roman" w:hAnsi="Times New Roman" w:cs="Times New Roman"/>
              </w:rPr>
              <w:br/>
              <w:t xml:space="preserve">Б) установить логические связи между причинами, выявить первопричины, определить вероятность верхнего нежелательного события по вероятностям первопричин  </w:t>
            </w:r>
            <w:r>
              <w:rPr>
                <w:rFonts w:ascii="Times New Roman" w:hAnsi="Times New Roman" w:cs="Times New Roman"/>
              </w:rPr>
              <w:br/>
              <w:t xml:space="preserve">В) составить алгебраические связи между первопричинами и их следствиями  </w:t>
            </w:r>
            <w:r>
              <w:rPr>
                <w:rFonts w:ascii="Times New Roman" w:hAnsi="Times New Roman" w:cs="Times New Roman"/>
              </w:rPr>
              <w:br/>
              <w:t>Г) определить статистические связи между верхним нежелательным событием и его следствиями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Вопрос 9: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Что изучает теория массового обслуживания?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А) условия повышения производительности труда при техническом обслуживании подвижного состава</w:t>
            </w:r>
            <w:r>
              <w:rPr>
                <w:rFonts w:ascii="Times New Roman" w:hAnsi="Times New Roman" w:cs="Times New Roman"/>
              </w:rPr>
              <w:br/>
              <w:t xml:space="preserve">Б) спрос на средства массовой информации  </w:t>
            </w:r>
            <w:r>
              <w:rPr>
                <w:rFonts w:ascii="Times New Roman" w:hAnsi="Times New Roman" w:cs="Times New Roman"/>
              </w:rPr>
              <w:br/>
              <w:t xml:space="preserve">В) браки и ошибки при техническом обслуживании подвижного состава  </w:t>
            </w:r>
            <w:r>
              <w:rPr>
                <w:rFonts w:ascii="Times New Roman" w:hAnsi="Times New Roman" w:cs="Times New Roman"/>
              </w:rPr>
              <w:br/>
              <w:t xml:space="preserve">Г) закономерности функционирования систем, удовлетворяющих массовый спрос и закономерности образования очередей 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b/>
                <w:bCs/>
              </w:rPr>
              <w:t>Вопрос 10: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 чем сущность метода конечных элементов в расчетах на статическую прочность технического объекта?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А) весь объем твердотельной модели технического объекта делится на элементы малого размера с помощью объемной сетки, для соседних узлов которой составляются зависимости между силой и перемещением, общая система уравнений решается при задании граничных условий (видов закрепления и нагружения технических объектов)</w:t>
            </w:r>
            <w:r>
              <w:rPr>
                <w:rFonts w:ascii="Times New Roman" w:hAnsi="Times New Roman" w:cs="Times New Roman"/>
              </w:rPr>
              <w:br/>
              <w:t>Б) сборочная единица технического объекта делится на отдельные детали или части деталей (конечные элементы), каждая деталь исследуется на статическую прочность отдельно при отбрасывании всех остальных с заменой действующих от них сил на ответные реакции</w:t>
            </w:r>
            <w:r>
              <w:rPr>
                <w:rFonts w:ascii="Times New Roman" w:hAnsi="Times New Roman" w:cs="Times New Roman"/>
              </w:rPr>
              <w:br/>
              <w:t>В) технический объект разделяется на элементы по их функциональному назначению, каждый элемент рассчитывается на статическую прочность при условии выполнения им его заданной функции в составе технического объекта</w:t>
            </w:r>
            <w:r>
              <w:rPr>
                <w:rFonts w:ascii="Times New Roman" w:hAnsi="Times New Roman" w:cs="Times New Roman"/>
              </w:rPr>
              <w:br/>
              <w:t>Г) весь объем технического объекта делится на микроскопические части одинакового объема (конечные элементы), каждая из которых рассчитывается на статическую прочность отдельно при отбрасывании остальных и учете их воздействий</w:t>
            </w:r>
          </w:p>
        </w:tc>
      </w:tr>
    </w:tbl>
    <w:p w:rsidR="0017251C" w:rsidRDefault="001725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251C" w:rsidRDefault="0017251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2.2 Типовые задания для оценки навыкового образовательного результата</w:t>
      </w:r>
    </w:p>
    <w:p w:rsidR="0017251C" w:rsidRDefault="0017251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251C" w:rsidRDefault="001725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Проверяемый образовательный результат: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013"/>
        <w:gridCol w:w="6715"/>
      </w:tblGrid>
      <w:tr w:rsidR="0017251C">
        <w:tc>
          <w:tcPr>
            <w:tcW w:w="4013" w:type="dxa"/>
          </w:tcPr>
          <w:p w:rsidR="0017251C" w:rsidRDefault="001725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6715" w:type="dxa"/>
          </w:tcPr>
          <w:p w:rsidR="0017251C" w:rsidRDefault="001725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Образовательный результат</w:t>
            </w:r>
          </w:p>
        </w:tc>
      </w:tr>
      <w:tr w:rsidR="0017251C">
        <w:trPr>
          <w:cantSplit/>
        </w:trPr>
        <w:tc>
          <w:tcPr>
            <w:tcW w:w="4013" w:type="dxa"/>
            <w:vMerge w:val="restart"/>
          </w:tcPr>
          <w:p w:rsidR="0017251C" w:rsidRDefault="0017251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 xml:space="preserve">ОПК-1.4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6715" w:type="dxa"/>
          </w:tcPr>
          <w:p w:rsidR="0017251C" w:rsidRDefault="001725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умеет:</w:t>
            </w: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методы математического моделирования, методы теоретического и экспериментального исследования; использовать математические и статистические методы для оценки и анализа показателей безопасности и надежности подвижного состава; выполнять математическое моделирование процессов и сложных систем на базе стандартных пакетов автоматизированного проектирования и исследований.</w:t>
            </w:r>
          </w:p>
        </w:tc>
      </w:tr>
      <w:tr w:rsidR="0017251C">
        <w:trPr>
          <w:cantSplit/>
        </w:trPr>
        <w:tc>
          <w:tcPr>
            <w:tcW w:w="4013" w:type="dxa"/>
            <w:vMerge/>
          </w:tcPr>
          <w:p w:rsidR="0017251C" w:rsidRDefault="0017251C">
            <w:pPr>
              <w:spacing w:after="0" w:line="240" w:lineRule="auto"/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715" w:type="dxa"/>
          </w:tcPr>
          <w:p w:rsidR="0017251C" w:rsidRDefault="001725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владеет:</w:t>
            </w: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способностью применять методы математического моделирования, методы теоретического и экспериментального исследования; способностью использовать математические и статистические методы для оценки и анализа показателей безопасности и надежности подвижного состава; способностью выполнять математическое моделирование процессов и сложных систем на базе стандартных пакетов автоматизированного проектирования.</w:t>
            </w:r>
          </w:p>
        </w:tc>
      </w:tr>
      <w:tr w:rsidR="0017251C">
        <w:trPr>
          <w:trHeight w:val="743"/>
        </w:trPr>
        <w:tc>
          <w:tcPr>
            <w:tcW w:w="10728" w:type="dxa"/>
            <w:gridSpan w:val="2"/>
          </w:tcPr>
          <w:p w:rsidR="0017251C" w:rsidRDefault="0017251C">
            <w:pPr>
              <w:spacing w:after="0"/>
              <w:ind w:firstLine="2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Примеры комплексных заданий для оценки сформированности компетенции в части «уметь» и «владеть»</w:t>
            </w:r>
          </w:p>
          <w:p w:rsidR="0017251C" w:rsidRDefault="0017251C">
            <w:pPr>
              <w:spacing w:after="0"/>
              <w:ind w:firstLine="2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17251C" w:rsidRDefault="001725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Задание 1.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Составить алгоритм построения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сетевого графика технологического процесса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ремонта единицы подвижного состава</w:t>
            </w:r>
          </w:p>
          <w:p w:rsidR="0017251C" w:rsidRDefault="001725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251C" w:rsidRDefault="001725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Задание 2.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Составить алгоритм построения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дерева отказов (ползун на поверхности катания колесной пары) и определения вероятности верхнего нежелательного события</w:t>
            </w:r>
          </w:p>
          <w:p w:rsidR="0017251C" w:rsidRDefault="001725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251C" w:rsidRDefault="001725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Задание 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Показать на примере 3-D модели любого технического объекта возможности программы SolidWorks по определению напряженно-деформированного состояния в исследовании статической прочности</w:t>
            </w:r>
          </w:p>
          <w:p w:rsidR="0017251C" w:rsidRDefault="001725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251C" w:rsidRDefault="0017251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17251C" w:rsidRDefault="001725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2.3.  Перечень вопросов для подготовки обучающихся к промежуточной аттестации (зачету)</w:t>
      </w:r>
    </w:p>
    <w:p w:rsidR="0017251C" w:rsidRDefault="001725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7251C" w:rsidRDefault="0017251C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Понятие о системном подходе при моделировании объектов</w:t>
      </w:r>
    </w:p>
    <w:p w:rsidR="0017251C" w:rsidRDefault="0017251C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Классический подход при моделировании объектов</w:t>
      </w:r>
    </w:p>
    <w:p w:rsidR="0017251C" w:rsidRDefault="0017251C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Классификация методов моделирования.</w:t>
      </w:r>
    </w:p>
    <w:p w:rsidR="0017251C" w:rsidRDefault="0017251C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Понятие об имитационном моделировании.</w:t>
      </w:r>
    </w:p>
    <w:p w:rsidR="0017251C" w:rsidRDefault="0017251C">
      <w:pPr>
        <w:pStyle w:val="ListParagraph"/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Понятие об аналоговом моделировании объектов</w:t>
      </w:r>
    </w:p>
    <w:p w:rsidR="0017251C" w:rsidRDefault="0017251C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Нахождение определенного интеграла численными методами.</w:t>
      </w:r>
    </w:p>
    <w:p w:rsidR="0017251C" w:rsidRDefault="0017251C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Решение уравнений численными методами (метод итераций, метод дихотомии)</w:t>
      </w:r>
    </w:p>
    <w:p w:rsidR="0017251C" w:rsidRDefault="0017251C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Нахождение экстремума функции численными методами (метод Ньютона, метод координатного спуска)</w:t>
      </w:r>
    </w:p>
    <w:p w:rsidR="0017251C" w:rsidRDefault="0017251C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Метод Симпсона при численном интегрировании</w:t>
      </w:r>
    </w:p>
    <w:p w:rsidR="0017251C" w:rsidRDefault="0017251C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Метод трапеций при численном интегрировании</w:t>
      </w:r>
    </w:p>
    <w:p w:rsidR="0017251C" w:rsidRDefault="0017251C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Метод прямоугольников при численном интегрировании</w:t>
      </w:r>
    </w:p>
    <w:p w:rsidR="0017251C" w:rsidRDefault="0017251C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Решение уравнений методом дихотомии (деления отрезка пополам)</w:t>
      </w:r>
    </w:p>
    <w:p w:rsidR="0017251C" w:rsidRDefault="0017251C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Нахождение экстремума функции методом координатного спуска</w:t>
      </w:r>
    </w:p>
    <w:p w:rsidR="0017251C" w:rsidRDefault="0017251C">
      <w:pPr>
        <w:numPr>
          <w:ilvl w:val="0"/>
          <w:numId w:val="6"/>
        </w:numPr>
        <w:tabs>
          <w:tab w:val="num" w:pos="426"/>
          <w:tab w:val="num" w:pos="502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Определение критического пути с помощью сетевого графика</w:t>
      </w:r>
    </w:p>
    <w:p w:rsidR="0017251C" w:rsidRDefault="0017251C">
      <w:pPr>
        <w:pStyle w:val="ListParagraph"/>
        <w:numPr>
          <w:ilvl w:val="0"/>
          <w:numId w:val="6"/>
        </w:numPr>
        <w:shd w:val="clear" w:color="auto" w:fill="FFFFFF"/>
        <w:tabs>
          <w:tab w:val="num" w:pos="426"/>
        </w:tabs>
        <w:spacing w:after="0" w:line="240" w:lineRule="auto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Нахождение резервов времени при сетевом планировании работ</w:t>
      </w:r>
    </w:p>
    <w:p w:rsidR="0017251C" w:rsidRDefault="0017251C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Понятие об оптимизационных задачах.</w:t>
      </w:r>
    </w:p>
    <w:p w:rsidR="0017251C" w:rsidRDefault="0017251C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Методы нахождения экстремума.</w:t>
      </w:r>
    </w:p>
    <w:p w:rsidR="0017251C" w:rsidRDefault="0017251C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Назначение теории планирования эксперимента</w:t>
      </w:r>
    </w:p>
    <w:p w:rsidR="0017251C" w:rsidRDefault="0017251C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Основные понятия теории планирования эксперимента.</w:t>
      </w:r>
    </w:p>
    <w:p w:rsidR="0017251C" w:rsidRDefault="0017251C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Построение оптимального плана эксперимента.</w:t>
      </w:r>
    </w:p>
    <w:p w:rsidR="0017251C" w:rsidRDefault="0017251C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Назначение функции регрессии в теории планирования эксперимента.</w:t>
      </w:r>
    </w:p>
    <w:p w:rsidR="0017251C" w:rsidRDefault="0017251C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Модель технического обслуживания подвижного состава</w:t>
      </w:r>
    </w:p>
    <w:p w:rsidR="0017251C" w:rsidRDefault="0017251C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Модель работы ремонтного депо</w:t>
      </w:r>
    </w:p>
    <w:p w:rsidR="0017251C" w:rsidRDefault="0017251C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Моделирование системы «</w:t>
      </w:r>
      <w:r>
        <w:rPr>
          <w:rFonts w:ascii="Times New Roman" w:hAnsi="Times New Roman" w:cs="Times New Roman"/>
          <w:sz w:val="24"/>
          <w:szCs w:val="24"/>
        </w:rPr>
        <w:t xml:space="preserve">рельсовый экипаж - </w:t>
      </w:r>
      <w:r>
        <w:rPr>
          <w:rFonts w:ascii="Times New Roman" w:hAnsi="Times New Roman" w:cs="Times New Roman"/>
          <w:color w:val="000000"/>
          <w:sz w:val="24"/>
          <w:szCs w:val="24"/>
        </w:rPr>
        <w:t>среда»</w:t>
      </w:r>
    </w:p>
    <w:p w:rsidR="0017251C" w:rsidRDefault="0017251C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Методы определения оптимальной периодичности плановых ремонтов.</w:t>
      </w:r>
    </w:p>
    <w:p w:rsidR="0017251C" w:rsidRDefault="0017251C">
      <w:pPr>
        <w:pStyle w:val="NormalWeb"/>
        <w:numPr>
          <w:ilvl w:val="0"/>
          <w:numId w:val="6"/>
        </w:numPr>
        <w:tabs>
          <w:tab w:val="num" w:pos="426"/>
        </w:tabs>
        <w:spacing w:before="0" w:beforeAutospacing="0" w:after="0" w:afterAutospacing="0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Понятие о сетевом планировании работ</w:t>
      </w:r>
      <w:r>
        <w:rPr>
          <w:rFonts w:ascii="Times New Roman" w:hAnsi="Times New Roman" w:cs="Times New Roman"/>
        </w:rPr>
        <w:t>.</w:t>
      </w:r>
    </w:p>
    <w:p w:rsidR="0017251C" w:rsidRDefault="0017251C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Корреляционный анализ зависимости между объектами и процессами.</w:t>
      </w:r>
    </w:p>
    <w:p w:rsidR="0017251C" w:rsidRDefault="0017251C">
      <w:pPr>
        <w:widowControl w:val="0"/>
        <w:numPr>
          <w:ilvl w:val="0"/>
          <w:numId w:val="6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Применение кластерного анализа к оценке технического состояния объектов.</w:t>
      </w:r>
    </w:p>
    <w:p w:rsidR="0017251C" w:rsidRDefault="0017251C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Моделирование процесса процессов помощью системы визуального аналогового программирования СААМ.</w:t>
      </w:r>
    </w:p>
    <w:p w:rsidR="0017251C" w:rsidRDefault="0017251C">
      <w:pPr>
        <w:pStyle w:val="Default"/>
        <w:numPr>
          <w:ilvl w:val="0"/>
          <w:numId w:val="6"/>
        </w:numPr>
        <w:tabs>
          <w:tab w:val="num" w:pos="426"/>
        </w:tabs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Привести примеры задач в профессиональной деятельности ремонта и технического обслуживания подвижного состава железных дорог, которые можно решать с помощью программ аналогового визуального программирования</w:t>
      </w:r>
    </w:p>
    <w:p w:rsidR="0017251C" w:rsidRDefault="0017251C">
      <w:pPr>
        <w:pStyle w:val="NormalWeb"/>
        <w:numPr>
          <w:ilvl w:val="0"/>
          <w:numId w:val="6"/>
        </w:numPr>
        <w:tabs>
          <w:tab w:val="num" w:pos="426"/>
        </w:tabs>
        <w:spacing w:before="0" w:beforeAutospacing="0" w:after="0" w:afterAutospacing="0"/>
        <w:ind w:left="426" w:right="-141" w:hanging="426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Привести примеры оптимизационных задач в профессиональной деятельности ремонта и технического обслуживания подвижного состава железных дорог</w:t>
      </w:r>
    </w:p>
    <w:p w:rsidR="0017251C" w:rsidRDefault="0017251C">
      <w:pPr>
        <w:tabs>
          <w:tab w:val="num" w:pos="567"/>
        </w:tabs>
        <w:spacing w:after="0" w:line="240" w:lineRule="auto"/>
        <w:ind w:left="553"/>
        <w:rPr>
          <w:rFonts w:ascii="Times New Roman" w:hAnsi="Times New Roman" w:cs="Times New Roman"/>
          <w:sz w:val="24"/>
          <w:szCs w:val="24"/>
        </w:rPr>
      </w:pPr>
    </w:p>
    <w:p w:rsidR="0017251C" w:rsidRDefault="001725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2.4.  Перечень заданий для подготовки обучающихся к промежуточной аттестации (зачету)</w:t>
      </w:r>
    </w:p>
    <w:p w:rsidR="0017251C" w:rsidRDefault="001725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7251C" w:rsidRDefault="0017251C">
      <w:pPr>
        <w:numPr>
          <w:ilvl w:val="0"/>
          <w:numId w:val="5"/>
        </w:numPr>
        <w:tabs>
          <w:tab w:val="clear" w:pos="659"/>
          <w:tab w:val="num" w:pos="-1980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Составить алгоритм построения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модели надежности вагона в эксплуатации с целью определения оптимальной длины гарантийного участка</w:t>
      </w:r>
      <w:r>
        <w:rPr>
          <w:rFonts w:ascii="Times New Roman" w:hAnsi="Times New Roman" w:cs="Times New Roman"/>
          <w:sz w:val="24"/>
          <w:szCs w:val="24"/>
        </w:rPr>
        <w:t>, дать названия элементам алгоритма</w:t>
      </w:r>
    </w:p>
    <w:p w:rsidR="0017251C" w:rsidRDefault="0017251C">
      <w:pPr>
        <w:numPr>
          <w:ilvl w:val="0"/>
          <w:numId w:val="5"/>
        </w:numPr>
        <w:tabs>
          <w:tab w:val="clear" w:pos="659"/>
          <w:tab w:val="num" w:pos="-1980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Составить алгоритм построения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модели надежности локомотива в эксплуатации с целью определения оптимальной длины плеча</w:t>
      </w:r>
      <w:r>
        <w:rPr>
          <w:rFonts w:ascii="Times New Roman" w:hAnsi="Times New Roman" w:cs="Times New Roman"/>
          <w:sz w:val="24"/>
          <w:szCs w:val="24"/>
        </w:rPr>
        <w:t>, дать названия элементам алгоритма</w:t>
      </w:r>
    </w:p>
    <w:p w:rsidR="0017251C" w:rsidRDefault="0017251C">
      <w:pPr>
        <w:numPr>
          <w:ilvl w:val="0"/>
          <w:numId w:val="5"/>
        </w:numPr>
        <w:tabs>
          <w:tab w:val="clear" w:pos="659"/>
          <w:tab w:val="num" w:pos="-1980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Составить алгоритм построения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сетевого графика технологического процесса деповского</w:t>
      </w:r>
      <w:r>
        <w:rPr>
          <w:rFonts w:ascii="Times New Roman" w:hAnsi="Times New Roman" w:cs="Times New Roman"/>
          <w:sz w:val="24"/>
          <w:szCs w:val="24"/>
        </w:rPr>
        <w:t xml:space="preserve"> ремонта вагона и определения резервов времени</w:t>
      </w:r>
    </w:p>
    <w:p w:rsidR="0017251C" w:rsidRDefault="0017251C">
      <w:pPr>
        <w:numPr>
          <w:ilvl w:val="0"/>
          <w:numId w:val="5"/>
        </w:numPr>
        <w:tabs>
          <w:tab w:val="clear" w:pos="659"/>
          <w:tab w:val="num" w:pos="-1980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Составить алгоритм построения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сетевого графика технологического процесса</w:t>
      </w:r>
      <w:r>
        <w:rPr>
          <w:rFonts w:ascii="Times New Roman" w:hAnsi="Times New Roman" w:cs="Times New Roman"/>
          <w:sz w:val="24"/>
          <w:szCs w:val="24"/>
        </w:rPr>
        <w:t xml:space="preserve"> ремонта локомотива и определения резервов времени</w:t>
      </w:r>
    </w:p>
    <w:p w:rsidR="0017251C" w:rsidRDefault="0017251C">
      <w:pPr>
        <w:numPr>
          <w:ilvl w:val="0"/>
          <w:numId w:val="5"/>
        </w:numPr>
        <w:tabs>
          <w:tab w:val="clear" w:pos="659"/>
          <w:tab w:val="num" w:pos="-1980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Составить алгоритм построения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модели деповского ремонта вагона с целью определения предельной годовой программы ремонта </w:t>
      </w:r>
    </w:p>
    <w:p w:rsidR="0017251C" w:rsidRDefault="0017251C">
      <w:pPr>
        <w:numPr>
          <w:ilvl w:val="0"/>
          <w:numId w:val="5"/>
        </w:numPr>
        <w:tabs>
          <w:tab w:val="clear" w:pos="659"/>
          <w:tab w:val="num" w:pos="-1980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Составить алгоритм поиска оптимального соотношения исходных параметров (факторов) для обеспечения экстремума функции отклика с помощью теории планирования эксперимента</w:t>
      </w:r>
    </w:p>
    <w:p w:rsidR="0017251C" w:rsidRDefault="0017251C">
      <w:pPr>
        <w:numPr>
          <w:ilvl w:val="0"/>
          <w:numId w:val="5"/>
        </w:numPr>
        <w:tabs>
          <w:tab w:val="clear" w:pos="659"/>
          <w:tab w:val="num" w:pos="-1980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Составить алгоритм расчетного нахождения оптимального соотношения исходных параметров (факторов) для обеспечения экстремума функции отклика с помощью метода координатного спуска</w:t>
      </w:r>
    </w:p>
    <w:p w:rsidR="0017251C" w:rsidRDefault="0017251C">
      <w:pPr>
        <w:numPr>
          <w:ilvl w:val="0"/>
          <w:numId w:val="5"/>
        </w:numPr>
        <w:tabs>
          <w:tab w:val="clear" w:pos="659"/>
          <w:tab w:val="num" w:pos="-198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Составить алгоритм построения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модели системы технического обслуживания грузовых вагонов с целью определения оптимальной периодичности плановых ремонтов</w:t>
      </w:r>
    </w:p>
    <w:p w:rsidR="0017251C" w:rsidRDefault="0017251C">
      <w:pPr>
        <w:numPr>
          <w:ilvl w:val="0"/>
          <w:numId w:val="5"/>
        </w:numPr>
        <w:tabs>
          <w:tab w:val="clear" w:pos="659"/>
          <w:tab w:val="num" w:pos="-198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Составить алгоритм построения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модели системы технического обслуживания локомотива с целью определения оптимальной периодичности плановых видов технического обслуживания</w:t>
      </w:r>
    </w:p>
    <w:p w:rsidR="0017251C" w:rsidRDefault="0017251C">
      <w:pPr>
        <w:numPr>
          <w:ilvl w:val="0"/>
          <w:numId w:val="5"/>
        </w:numPr>
        <w:tabs>
          <w:tab w:val="clear" w:pos="659"/>
          <w:tab w:val="num" w:pos="-198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Составить математическую модель вихревого энергоразделителя с помощью инструментов программы СААМ</w:t>
      </w:r>
    </w:p>
    <w:p w:rsidR="0017251C" w:rsidRDefault="0017251C">
      <w:pPr>
        <w:numPr>
          <w:ilvl w:val="0"/>
          <w:numId w:val="5"/>
        </w:numPr>
        <w:tabs>
          <w:tab w:val="clear" w:pos="659"/>
          <w:tab w:val="num" w:pos="-198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Составить математическую модель цистерны для вязких жидкостей с теплоизолирующим кожухом с помощью инструментов программы СААМ</w:t>
      </w:r>
    </w:p>
    <w:p w:rsidR="0017251C" w:rsidRDefault="0017251C">
      <w:pPr>
        <w:numPr>
          <w:ilvl w:val="0"/>
          <w:numId w:val="5"/>
        </w:numPr>
        <w:tabs>
          <w:tab w:val="clear" w:pos="659"/>
          <w:tab w:val="num" w:pos="-1980"/>
        </w:tabs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Показать на примере 3-D модели любого технического объекта возможности программы SolidWorks по определению коэффициента запаса усталости, предварительно составив алгоритм исследования усталостной прочности</w:t>
      </w:r>
    </w:p>
    <w:p w:rsidR="0017251C" w:rsidRDefault="0017251C">
      <w:pPr>
        <w:numPr>
          <w:ilvl w:val="0"/>
          <w:numId w:val="5"/>
        </w:numPr>
        <w:tabs>
          <w:tab w:val="clear" w:pos="659"/>
          <w:tab w:val="num" w:pos="-1980"/>
        </w:tabs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Показать на примере 3-D модели любого технического объекта возможности программы SolidWorks по проведению теплового исследования</w:t>
      </w:r>
    </w:p>
    <w:p w:rsidR="0017251C" w:rsidRDefault="001725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7251C" w:rsidRDefault="001725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2.5.  </w:t>
      </w:r>
      <w:r>
        <w:rPr>
          <w:rFonts w:ascii="Times New Roman" w:hAnsi="Times New Roman" w:cs="Times New Roman"/>
          <w:b/>
          <w:bCs/>
          <w:sz w:val="24"/>
          <w:szCs w:val="24"/>
        </w:rPr>
        <w:t>Перечень вопросов для подготовки обучающихся к промежуточной аттестации (экзамену)</w:t>
      </w:r>
    </w:p>
    <w:p w:rsidR="0017251C" w:rsidRDefault="001725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7251C" w:rsidRDefault="0017251C">
      <w:pPr>
        <w:numPr>
          <w:ilvl w:val="0"/>
          <w:numId w:val="8"/>
        </w:numPr>
        <w:spacing w:after="0" w:line="240" w:lineRule="auto"/>
        <w:ind w:left="425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Нахождение математического ожидания и дисперсии случайных величин</w:t>
      </w:r>
    </w:p>
    <w:p w:rsidR="0017251C" w:rsidRDefault="0017251C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Каким образом случайная величина моделируется с помощью ЭВМ?</w:t>
      </w:r>
    </w:p>
    <w:p w:rsidR="0017251C" w:rsidRDefault="0017251C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Назначение функции RND при статистическом моделировании</w:t>
      </w:r>
    </w:p>
    <w:p w:rsidR="0017251C" w:rsidRDefault="0017251C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чем цель создания </w:t>
      </w:r>
      <w:r>
        <w:rPr>
          <w:rFonts w:ascii="Times New Roman" w:hAnsi="Times New Roman" w:cs="Times New Roman"/>
          <w:color w:val="000000"/>
          <w:sz w:val="24"/>
          <w:szCs w:val="24"/>
        </w:rPr>
        <w:t>3-D моделей сложных</w:t>
      </w:r>
      <w:r>
        <w:rPr>
          <w:rFonts w:ascii="Times New Roman" w:hAnsi="Times New Roman" w:cs="Times New Roman"/>
          <w:sz w:val="24"/>
          <w:szCs w:val="24"/>
        </w:rPr>
        <w:t xml:space="preserve"> технических объектов?</w:t>
      </w:r>
    </w:p>
    <w:p w:rsidR="0017251C" w:rsidRDefault="0017251C">
      <w:pPr>
        <w:numPr>
          <w:ilvl w:val="0"/>
          <w:numId w:val="8"/>
        </w:numPr>
        <w:tabs>
          <w:tab w:val="num" w:pos="360"/>
          <w:tab w:val="num" w:pos="426"/>
          <w:tab w:val="num" w:pos="567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существуют программы автоматизированного проектирования?</w:t>
      </w:r>
    </w:p>
    <w:p w:rsidR="0017251C" w:rsidRDefault="0017251C">
      <w:pPr>
        <w:numPr>
          <w:ilvl w:val="0"/>
          <w:numId w:val="8"/>
        </w:numPr>
        <w:tabs>
          <w:tab w:val="num" w:pos="360"/>
          <w:tab w:val="num" w:pos="426"/>
          <w:tab w:val="num" w:pos="567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чем разница между «легкой», «средней» и «тяжелой» САПР при создании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3-D моделей сложных </w:t>
      </w:r>
      <w:r>
        <w:rPr>
          <w:rFonts w:ascii="Times New Roman" w:hAnsi="Times New Roman" w:cs="Times New Roman"/>
          <w:sz w:val="24"/>
          <w:szCs w:val="24"/>
        </w:rPr>
        <w:t>технических объектов?</w:t>
      </w:r>
    </w:p>
    <w:p w:rsidR="0017251C" w:rsidRDefault="0017251C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чем цель исследования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3-D моделей </w:t>
      </w:r>
      <w:r>
        <w:rPr>
          <w:rFonts w:ascii="Times New Roman" w:hAnsi="Times New Roman" w:cs="Times New Roman"/>
          <w:sz w:val="24"/>
          <w:szCs w:val="24"/>
        </w:rPr>
        <w:t xml:space="preserve">технических объектов </w:t>
      </w:r>
      <w:r>
        <w:rPr>
          <w:rFonts w:ascii="Times New Roman" w:hAnsi="Times New Roman" w:cs="Times New Roman"/>
          <w:color w:val="000000"/>
          <w:sz w:val="24"/>
          <w:szCs w:val="24"/>
        </w:rPr>
        <w:t>на статическую прочность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17251C" w:rsidRDefault="0017251C">
      <w:pPr>
        <w:numPr>
          <w:ilvl w:val="0"/>
          <w:numId w:val="8"/>
        </w:numPr>
        <w:tabs>
          <w:tab w:val="clear" w:pos="720"/>
          <w:tab w:val="num" w:pos="360"/>
          <w:tab w:val="num" w:pos="426"/>
          <w:tab w:val="num" w:pos="1035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чем цель исследования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3-D моделей </w:t>
      </w:r>
      <w:r>
        <w:rPr>
          <w:rFonts w:ascii="Times New Roman" w:hAnsi="Times New Roman" w:cs="Times New Roman"/>
          <w:sz w:val="24"/>
          <w:szCs w:val="24"/>
        </w:rPr>
        <w:t xml:space="preserve">технических объектов </w:t>
      </w:r>
      <w:r>
        <w:rPr>
          <w:rFonts w:ascii="Times New Roman" w:hAnsi="Times New Roman" w:cs="Times New Roman"/>
          <w:color w:val="000000"/>
          <w:sz w:val="24"/>
          <w:szCs w:val="24"/>
        </w:rPr>
        <w:t>на усталостную прочность?</w:t>
      </w:r>
    </w:p>
    <w:p w:rsidR="0017251C" w:rsidRDefault="0017251C">
      <w:pPr>
        <w:numPr>
          <w:ilvl w:val="0"/>
          <w:numId w:val="8"/>
        </w:numPr>
        <w:tabs>
          <w:tab w:val="clear" w:pos="720"/>
          <w:tab w:val="num" w:pos="360"/>
          <w:tab w:val="num" w:pos="426"/>
          <w:tab w:val="num" w:pos="1035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чем назначение </w:t>
      </w:r>
      <w:r>
        <w:rPr>
          <w:rFonts w:ascii="Times New Roman" w:hAnsi="Times New Roman" w:cs="Times New Roman"/>
          <w:color w:val="000000"/>
          <w:sz w:val="24"/>
          <w:szCs w:val="24"/>
        </w:rPr>
        <w:t>метода конечных элементов?</w:t>
      </w:r>
    </w:p>
    <w:p w:rsidR="0017251C" w:rsidRDefault="0017251C">
      <w:pPr>
        <w:numPr>
          <w:ilvl w:val="0"/>
          <w:numId w:val="8"/>
        </w:numPr>
        <w:tabs>
          <w:tab w:val="clear" w:pos="720"/>
          <w:tab w:val="num" w:pos="360"/>
          <w:tab w:val="num" w:pos="426"/>
          <w:tab w:val="num" w:pos="1035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каких задачах используется </w:t>
      </w:r>
      <w:r>
        <w:rPr>
          <w:rFonts w:ascii="Times New Roman" w:hAnsi="Times New Roman" w:cs="Times New Roman"/>
          <w:color w:val="000000"/>
          <w:sz w:val="24"/>
          <w:szCs w:val="24"/>
        </w:rPr>
        <w:t>метод конечных элементов?</w:t>
      </w:r>
    </w:p>
    <w:p w:rsidR="0017251C" w:rsidRDefault="0017251C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каких случаях применяется метод статистического моделирования? </w:t>
      </w:r>
    </w:p>
    <w:p w:rsidR="0017251C" w:rsidRDefault="0017251C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Понятие о методе Монте-Карло.</w:t>
      </w:r>
    </w:p>
    <w:p w:rsidR="0017251C" w:rsidRDefault="0017251C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чем цель тепловых исследований </w:t>
      </w:r>
      <w:r>
        <w:rPr>
          <w:rFonts w:ascii="Times New Roman" w:hAnsi="Times New Roman" w:cs="Times New Roman"/>
          <w:color w:val="000000"/>
          <w:sz w:val="24"/>
          <w:szCs w:val="24"/>
        </w:rPr>
        <w:t>3-D моделей сложных</w:t>
      </w:r>
      <w:r>
        <w:rPr>
          <w:rFonts w:ascii="Times New Roman" w:hAnsi="Times New Roman" w:cs="Times New Roman"/>
          <w:sz w:val="24"/>
          <w:szCs w:val="24"/>
        </w:rPr>
        <w:t xml:space="preserve"> технических объектов?</w:t>
      </w:r>
    </w:p>
    <w:p w:rsidR="0017251C" w:rsidRDefault="0017251C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является граничными условиями </w:t>
      </w:r>
      <w:r>
        <w:rPr>
          <w:rFonts w:ascii="Times New Roman" w:hAnsi="Times New Roman" w:cs="Times New Roman"/>
          <w:color w:val="000000"/>
          <w:sz w:val="24"/>
          <w:szCs w:val="24"/>
        </w:rPr>
        <w:t>метода конечных элементов в тепловых исследованиях?</w:t>
      </w:r>
    </w:p>
    <w:p w:rsidR="0017251C" w:rsidRDefault="0017251C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Какие возможности моделирования теплопередачи имеются в </w:t>
      </w:r>
      <w:r>
        <w:rPr>
          <w:rFonts w:ascii="Times New Roman" w:hAnsi="Times New Roman" w:cs="Times New Roman"/>
          <w:sz w:val="24"/>
          <w:szCs w:val="24"/>
          <w:lang w:val="en-US"/>
        </w:rPr>
        <w:t>SolidWorks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Simulation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17251C" w:rsidRDefault="0017251C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Какие возможности расчета статической прочности узлов и деталей имеются в </w:t>
      </w:r>
      <w:r>
        <w:rPr>
          <w:rFonts w:ascii="Times New Roman" w:hAnsi="Times New Roman" w:cs="Times New Roman"/>
          <w:sz w:val="24"/>
          <w:szCs w:val="24"/>
          <w:lang w:val="en-US"/>
        </w:rPr>
        <w:t>SolidWorks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Simulation</w:t>
      </w:r>
      <w:r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7251C" w:rsidRDefault="0017251C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Какие возможности расчета усталостной прочности узлов и деталей имеются в </w:t>
      </w:r>
      <w:r>
        <w:rPr>
          <w:rFonts w:ascii="Times New Roman" w:hAnsi="Times New Roman" w:cs="Times New Roman"/>
          <w:sz w:val="24"/>
          <w:szCs w:val="24"/>
          <w:lang w:val="en-US"/>
        </w:rPr>
        <w:t>SolidWorks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Simulation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17251C" w:rsidRDefault="0017251C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Понятие о методе дерева отказов.</w:t>
      </w:r>
    </w:p>
    <w:p w:rsidR="0017251C" w:rsidRDefault="0017251C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Как влияют на событие связанные с ним нижерасположенные события, связанные между собой логической связью «И»?  </w:t>
      </w:r>
    </w:p>
    <w:p w:rsidR="0017251C" w:rsidRDefault="0017251C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Как влияют на событие связанные с ним нижерасположенные события, связанные между собой логической связью «ИЛИ»?</w:t>
      </w:r>
    </w:p>
    <w:p w:rsidR="0017251C" w:rsidRDefault="0017251C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Основные понятия теории массового обслуживания</w:t>
      </w:r>
    </w:p>
    <w:p w:rsidR="0017251C" w:rsidRDefault="0017251C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Разомкнутая и замкнутая СМО.</w:t>
      </w:r>
    </w:p>
    <w:p w:rsidR="0017251C" w:rsidRDefault="0017251C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СМО с ограниченной очередью.</w:t>
      </w:r>
    </w:p>
    <w:p w:rsidR="0017251C" w:rsidRDefault="0017251C">
      <w:pPr>
        <w:pStyle w:val="NormalWeb"/>
        <w:numPr>
          <w:ilvl w:val="0"/>
          <w:numId w:val="8"/>
        </w:numPr>
        <w:tabs>
          <w:tab w:val="num" w:pos="360"/>
          <w:tab w:val="num" w:pos="426"/>
        </w:tabs>
        <w:spacing w:before="0" w:beforeAutospacing="0" w:after="0" w:afterAutospacing="0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Для определения чего используется метод </w:t>
      </w:r>
      <w:r>
        <w:rPr>
          <w:rFonts w:ascii="Times New Roman" w:hAnsi="Times New Roman" w:cs="Times New Roman"/>
        </w:rPr>
        <w:sym w:font="Symbol" w:char="F063"/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(хи-квадрат)?</w:t>
      </w:r>
    </w:p>
    <w:p w:rsidR="0017251C" w:rsidRDefault="0017251C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чем состоит проблема разработки сложных технических объектов?</w:t>
      </w:r>
    </w:p>
    <w:p w:rsidR="0017251C" w:rsidRDefault="0017251C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Какие возможности предоставляет платформа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3-D EXPERIENCE в разработке </w:t>
      </w:r>
      <w:r>
        <w:rPr>
          <w:rFonts w:ascii="Times New Roman" w:hAnsi="Times New Roman" w:cs="Times New Roman"/>
          <w:sz w:val="24"/>
          <w:szCs w:val="24"/>
        </w:rPr>
        <w:t>сложных технических объектов?</w:t>
      </w:r>
    </w:p>
    <w:p w:rsidR="0017251C" w:rsidRDefault="0017251C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возможности в оптимальном проектировании подвижного состава предоставляет САПР?</w:t>
      </w:r>
    </w:p>
    <w:p w:rsidR="0017251C" w:rsidRDefault="0017251C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Какие возможности в оптимизации тепловых процессов при эксплуатации подвижного состава предоставляет </w:t>
      </w:r>
      <w:r>
        <w:rPr>
          <w:rFonts w:ascii="Times New Roman" w:hAnsi="Times New Roman" w:cs="Times New Roman"/>
          <w:sz w:val="24"/>
          <w:szCs w:val="24"/>
          <w:lang w:val="en-US"/>
        </w:rPr>
        <w:t>SolidWorks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Simulation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17251C" w:rsidRDefault="0017251C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Моделирование конструкций узлов подвижного состава</w:t>
      </w:r>
    </w:p>
    <w:p w:rsidR="0017251C" w:rsidRDefault="0017251C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Применение статистического моделирования количества отцепов вагонов по конкретной неисправности для прогнозирования ресурсов ремонта</w:t>
      </w:r>
    </w:p>
    <w:p w:rsidR="0017251C" w:rsidRDefault="0017251C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Использование дерева отказов для оценки эффективности расходования средств на устранение конкретной причины отказа узла вагона </w:t>
      </w:r>
    </w:p>
    <w:p w:rsidR="0017251C" w:rsidRDefault="0017251C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Использование расчета системы массового обслуживания для оптимизации процессов технического обслуживания и ремонта подвижного состава</w:t>
      </w:r>
    </w:p>
    <w:p w:rsidR="0017251C" w:rsidRDefault="0017251C">
      <w:pPr>
        <w:tabs>
          <w:tab w:val="num" w:pos="567"/>
        </w:tabs>
        <w:spacing w:after="0" w:line="240" w:lineRule="auto"/>
        <w:ind w:left="425" w:hanging="425"/>
        <w:rPr>
          <w:rFonts w:ascii="Times New Roman" w:hAnsi="Times New Roman" w:cs="Times New Roman"/>
          <w:sz w:val="24"/>
          <w:szCs w:val="24"/>
        </w:rPr>
      </w:pPr>
    </w:p>
    <w:p w:rsidR="0017251C" w:rsidRDefault="001725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2.6.  Перечень заданий для подготовки обучающихся к промежуточной аттестации (экзамену)</w:t>
      </w:r>
    </w:p>
    <w:p w:rsidR="0017251C" w:rsidRDefault="001725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7251C" w:rsidRDefault="0017251C">
      <w:pPr>
        <w:numPr>
          <w:ilvl w:val="0"/>
          <w:numId w:val="9"/>
        </w:numPr>
        <w:tabs>
          <w:tab w:val="clear" w:pos="2345"/>
          <w:tab w:val="num" w:pos="-2340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Составить алгоритм построения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дерева отказов (ползун на поверхности катания колесной пары) и определения вероятности верхнего нежелательного события</w:t>
      </w:r>
    </w:p>
    <w:p w:rsidR="0017251C" w:rsidRDefault="0017251C">
      <w:pPr>
        <w:numPr>
          <w:ilvl w:val="0"/>
          <w:numId w:val="9"/>
        </w:numPr>
        <w:tabs>
          <w:tab w:val="clear" w:pos="2345"/>
          <w:tab w:val="num" w:pos="-2340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Составить алгоритм построения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дерева отказов (обрыв автосцепки) и определения вероятности верхнего нежелательного события</w:t>
      </w:r>
    </w:p>
    <w:p w:rsidR="0017251C" w:rsidRDefault="0017251C">
      <w:pPr>
        <w:numPr>
          <w:ilvl w:val="0"/>
          <w:numId w:val="9"/>
        </w:numPr>
        <w:tabs>
          <w:tab w:val="clear" w:pos="2345"/>
          <w:tab w:val="num" w:pos="-234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Показать возможности программы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EXEL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определению статистических характеристик произвольного набора численных значений</w:t>
      </w:r>
    </w:p>
    <w:p w:rsidR="0017251C" w:rsidRDefault="0017251C">
      <w:pPr>
        <w:numPr>
          <w:ilvl w:val="0"/>
          <w:numId w:val="9"/>
        </w:numPr>
        <w:tabs>
          <w:tab w:val="clear" w:pos="2345"/>
          <w:tab w:val="num" w:pos="-234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Показать возможности программы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MathCAD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определению статистических характеристик произвольного набора численных значений</w:t>
      </w:r>
    </w:p>
    <w:p w:rsidR="0017251C" w:rsidRDefault="0017251C">
      <w:pPr>
        <w:numPr>
          <w:ilvl w:val="0"/>
          <w:numId w:val="9"/>
        </w:numPr>
        <w:tabs>
          <w:tab w:val="clear" w:pos="2345"/>
          <w:tab w:val="num" w:pos="-234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Показать возможности программы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MathCAD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статистическому моделированию случайной величины на основе произвольного набора численных значений</w:t>
      </w:r>
    </w:p>
    <w:p w:rsidR="0017251C" w:rsidRDefault="0017251C">
      <w:pPr>
        <w:numPr>
          <w:ilvl w:val="0"/>
          <w:numId w:val="9"/>
        </w:numPr>
        <w:tabs>
          <w:tab w:val="clear" w:pos="2345"/>
          <w:tab w:val="num" w:pos="-234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Показать на примере 3-D модели любого технического объекта возможности программы SolidWorks по определению массы объекта и координат цент ра тяжести</w:t>
      </w:r>
    </w:p>
    <w:p w:rsidR="0017251C" w:rsidRDefault="0017251C">
      <w:pPr>
        <w:numPr>
          <w:ilvl w:val="0"/>
          <w:numId w:val="9"/>
        </w:numPr>
        <w:tabs>
          <w:tab w:val="clear" w:pos="2345"/>
          <w:tab w:val="num" w:pos="-234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Показать на примере 3-D модели любого технического объекта возможности программы SolidWorks по определению напряженно-деформированного состояния в исследовании статической прочности</w:t>
      </w:r>
    </w:p>
    <w:p w:rsidR="0017251C" w:rsidRDefault="0017251C">
      <w:pPr>
        <w:numPr>
          <w:ilvl w:val="0"/>
          <w:numId w:val="9"/>
        </w:numPr>
        <w:tabs>
          <w:tab w:val="clear" w:pos="2345"/>
          <w:tab w:val="num" w:pos="-234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Показать на примере 3-D модели любого технического объекта возможности программы SolidWorks по определению коэффициента запаса усталости, предварительно составив алгоритм исследования усталостной прочности</w:t>
      </w:r>
    </w:p>
    <w:p w:rsidR="0017251C" w:rsidRDefault="0017251C">
      <w:pPr>
        <w:numPr>
          <w:ilvl w:val="0"/>
          <w:numId w:val="9"/>
        </w:numPr>
        <w:tabs>
          <w:tab w:val="clear" w:pos="2345"/>
          <w:tab w:val="num" w:pos="-234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Показать на примере 3-D модели любого технического объекта возможности программы SolidWorks по проведению теплового исследования</w:t>
      </w:r>
    </w:p>
    <w:p w:rsidR="0017251C" w:rsidRDefault="001725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7251C" w:rsidRDefault="001725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17251C" w:rsidRDefault="001725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251C" w:rsidRDefault="001725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ответам на вопросы, выполнению тестовых заданий для текущего контроля</w:t>
      </w:r>
    </w:p>
    <w:p w:rsidR="0017251C" w:rsidRDefault="001725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251C" w:rsidRDefault="001725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оценка </w:t>
      </w:r>
      <w:r>
        <w:rPr>
          <w:rFonts w:ascii="Times New Roman" w:hAnsi="Times New Roman" w:cs="Times New Roman"/>
          <w:b/>
          <w:bCs/>
          <w:sz w:val="24"/>
          <w:szCs w:val="24"/>
        </w:rPr>
        <w:t>«отлично»</w:t>
      </w:r>
      <w:r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100–90% от общего объёма заданных вопросов;</w:t>
      </w:r>
    </w:p>
    <w:p w:rsidR="0017251C" w:rsidRDefault="001725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оценка </w:t>
      </w:r>
      <w:r>
        <w:rPr>
          <w:rFonts w:ascii="Times New Roman" w:hAnsi="Times New Roman" w:cs="Times New Roman"/>
          <w:b/>
          <w:bCs/>
          <w:sz w:val="24"/>
          <w:szCs w:val="24"/>
        </w:rPr>
        <w:t>«хорошо»</w:t>
      </w:r>
      <w:r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вопросы – 89–75% от общего объёма заданных вопросов;</w:t>
      </w:r>
    </w:p>
    <w:p w:rsidR="0017251C" w:rsidRDefault="001725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оценка </w:t>
      </w:r>
      <w:r>
        <w:rPr>
          <w:rFonts w:ascii="Times New Roman" w:hAnsi="Times New Roman" w:cs="Times New Roman"/>
          <w:b/>
          <w:bCs/>
          <w:sz w:val="24"/>
          <w:szCs w:val="24"/>
        </w:rPr>
        <w:t>«удовлетворительно»</w:t>
      </w:r>
      <w:r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 74–60 % от общего объёма заданных вопросов;</w:t>
      </w:r>
    </w:p>
    <w:p w:rsidR="0017251C" w:rsidRDefault="001725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оценка </w:t>
      </w:r>
      <w:r>
        <w:rPr>
          <w:rFonts w:ascii="Times New Roman" w:hAnsi="Times New Roman" w:cs="Times New Roman"/>
          <w:b/>
          <w:bCs/>
          <w:sz w:val="24"/>
          <w:szCs w:val="24"/>
        </w:rPr>
        <w:t>«неудовлетворительно»</w:t>
      </w:r>
      <w:r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:rsidR="0017251C" w:rsidRDefault="001725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251C" w:rsidRDefault="0017251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251C" w:rsidRDefault="0017251C">
      <w:pPr>
        <w:tabs>
          <w:tab w:val="left" w:pos="229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Расчетно-графическая работа</w:t>
      </w:r>
    </w:p>
    <w:p w:rsidR="0017251C" w:rsidRDefault="001725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7251C" w:rsidRDefault="00172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251C" w:rsidRDefault="001725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расчетно-графической работы: «Сетевая модель технологического процесса ремонта подвижного состава». </w:t>
      </w:r>
    </w:p>
    <w:p w:rsidR="0017251C" w:rsidRDefault="001725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Выполняя контрольную работу согласно заданному варианту, студенты должны дать описание построения сетевого графика технологических операций ремонта единицы подвижного состава и провести расчет следующих параметров:</w:t>
      </w:r>
    </w:p>
    <w:p w:rsidR="0017251C" w:rsidRDefault="001725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определить цепочку критического пути, представленную в кодах операций;</w:t>
      </w:r>
    </w:p>
    <w:p w:rsidR="0017251C" w:rsidRDefault="001725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величину критического пути в часах;</w:t>
      </w:r>
    </w:p>
    <w:p w:rsidR="0017251C" w:rsidRDefault="001725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величину раннего начала, раннего окончания, позднего начала и позднего окончания каждой операции;</w:t>
      </w:r>
    </w:p>
    <w:p w:rsidR="0017251C" w:rsidRDefault="001725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величины полного и свободного резервов времени.</w:t>
      </w:r>
    </w:p>
    <w:p w:rsidR="0017251C" w:rsidRDefault="001725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выводах по работе следует дать обоснованные рекомендации по переводу исполнителя, обладающего максимальным свободным резервом времени на «ручные» операции критического пути.</w:t>
      </w:r>
    </w:p>
    <w:p w:rsidR="0017251C" w:rsidRDefault="001725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251C" w:rsidRDefault="0017251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Типовые задания к расчетно-графической работе</w:t>
      </w:r>
    </w:p>
    <w:p w:rsidR="0017251C" w:rsidRDefault="001725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251C" w:rsidRDefault="001725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Варианты заданий для сетевой модели деповского ремонта универсального полувагона.</w:t>
      </w:r>
    </w:p>
    <w:p w:rsidR="0017251C" w:rsidRDefault="001725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таблице приведено среднее время выполнения технологических операций ремонта универсального полувагона в часах</w:t>
      </w:r>
    </w:p>
    <w:p w:rsidR="0017251C" w:rsidRDefault="001725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45.75pt;height:337.5pt;visibility:visible">
            <v:imagedata r:id="rId7" o:title="" cropbottom="963f" cropright="6427f"/>
          </v:shape>
        </w:pict>
      </w:r>
    </w:p>
    <w:p w:rsidR="0017251C" w:rsidRDefault="001725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«ручных» операций (не механизированных и автоматизированных) значение продолжительности работ моделируется по методу Монте-Карло для нормального закона распределения случайной величины, причем, среднеквадратичное отклонение принимается равным 25% от средней продолжительности работы. Решение ведется в среде </w:t>
      </w:r>
      <w:r>
        <w:rPr>
          <w:rFonts w:ascii="Times New Roman" w:hAnsi="Times New Roman" w:cs="Times New Roman"/>
          <w:sz w:val="24"/>
          <w:szCs w:val="24"/>
          <w:lang w:val="en-US"/>
        </w:rPr>
        <w:t>Just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BASIC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2.0.</w:t>
      </w:r>
    </w:p>
    <w:p w:rsidR="0017251C" w:rsidRDefault="0017251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251C" w:rsidRDefault="0017251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Контрольные вопросы к защите расчетно-графической работы</w:t>
      </w:r>
    </w:p>
    <w:p w:rsidR="0017251C" w:rsidRDefault="001725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251C" w:rsidRDefault="0017251C">
      <w:pPr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Показать в программе: как вводится время выполнения технологических операций деповского ремонта подвижного состава.</w:t>
      </w:r>
    </w:p>
    <w:p w:rsidR="0017251C" w:rsidRDefault="0017251C">
      <w:pPr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Показать в программе: как определяются технологические простои и критический путь.</w:t>
      </w:r>
    </w:p>
    <w:p w:rsidR="0017251C" w:rsidRDefault="0017251C">
      <w:pPr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Составить в виде блок-схемы алгоритм построения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сетевого графика технологического процесса деповского ремонта </w:t>
      </w:r>
      <w:r>
        <w:rPr>
          <w:rFonts w:ascii="Times New Roman" w:hAnsi="Times New Roman" w:cs="Times New Roman"/>
          <w:sz w:val="24"/>
          <w:szCs w:val="24"/>
        </w:rPr>
        <w:t>подвижного состава.</w:t>
      </w:r>
    </w:p>
    <w:p w:rsidR="0017251C" w:rsidRDefault="0017251C">
      <w:pPr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Показать в программе: как были определены «фиктивные» операции на сетевом графике </w:t>
      </w:r>
      <w:r>
        <w:rPr>
          <w:rFonts w:ascii="Times New Roman" w:hAnsi="Times New Roman" w:cs="Times New Roman"/>
          <w:color w:val="000000"/>
          <w:sz w:val="24"/>
          <w:szCs w:val="24"/>
        </w:rPr>
        <w:t>технологического процесса деповского ремонта полувагона.</w:t>
      </w:r>
    </w:p>
    <w:p w:rsidR="0017251C" w:rsidRDefault="0017251C">
      <w:pPr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Какими математическими методами рассчитывается сетевой график? </w:t>
      </w:r>
      <w:r>
        <w:rPr>
          <w:rFonts w:ascii="Times New Roman" w:hAnsi="Times New Roman" w:cs="Times New Roman"/>
          <w:sz w:val="24"/>
          <w:szCs w:val="24"/>
        </w:rPr>
        <w:t>Показать в программе алгоритм этих методов.</w:t>
      </w:r>
    </w:p>
    <w:p w:rsidR="0017251C" w:rsidRDefault="0017251C">
      <w:pPr>
        <w:numPr>
          <w:ilvl w:val="0"/>
          <w:numId w:val="10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Дать определение «критического пути», показать в программе алгоритм его нахождения. </w:t>
      </w:r>
    </w:p>
    <w:p w:rsidR="0017251C" w:rsidRDefault="001725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251C" w:rsidRDefault="0017251C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Критерии формирования оценок по выполнению </w:t>
      </w:r>
      <w:r>
        <w:rPr>
          <w:rFonts w:ascii="Times New Roman" w:hAnsi="Times New Roman" w:cs="Times New Roman"/>
          <w:b/>
          <w:bCs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работы</w:t>
      </w:r>
    </w:p>
    <w:p w:rsidR="0017251C" w:rsidRDefault="0017251C">
      <w:pPr>
        <w:spacing w:after="0" w:line="240" w:lineRule="auto"/>
        <w:ind w:left="17" w:right="17" w:firstLine="51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7251C" w:rsidRDefault="0017251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«Отлично/зачтено» –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ставится за работу, выполненную полностью без ошибок и недочетов в соответствии с заданием, выданным для выполнения </w:t>
      </w:r>
      <w:r>
        <w:rPr>
          <w:rFonts w:ascii="Times New Roman" w:hAnsi="Times New Roman" w:cs="Times New Roman"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работы. Обучающийся полностью владеет информацией, представленной в </w:t>
      </w:r>
      <w:r>
        <w:rPr>
          <w:rFonts w:ascii="Times New Roman" w:hAnsi="Times New Roman" w:cs="Times New Roman"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работе, терминологией, нормативными документами. Способен провести анализ полученных результатов при выполнении расчетно-графической работы.</w:t>
      </w:r>
    </w:p>
    <w:p w:rsidR="0017251C" w:rsidRDefault="0017251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«Хорошо/зачтено»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ставится за работу, выполненную в соответствии с заданием, выданным для выполнения </w:t>
      </w:r>
      <w:r>
        <w:rPr>
          <w:rFonts w:ascii="Times New Roman" w:hAnsi="Times New Roman" w:cs="Times New Roman"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работы, без существенных ошибок, но с недочетами. Обучающийся владеет основной информацией, представленной в </w:t>
      </w:r>
      <w:r>
        <w:rPr>
          <w:rFonts w:ascii="Times New Roman" w:hAnsi="Times New Roman" w:cs="Times New Roman"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работе, терминологией, нормативными документами. При проведении анализа полученных результатов расчетно-графической работы </w:t>
      </w:r>
      <w:r>
        <w:rPr>
          <w:rFonts w:ascii="Times New Roman" w:hAnsi="Times New Roman" w:cs="Times New Roman"/>
          <w:sz w:val="24"/>
          <w:szCs w:val="24"/>
        </w:rPr>
        <w:t xml:space="preserve">допустил незначительные ошибки и неточности. </w:t>
      </w:r>
    </w:p>
    <w:p w:rsidR="0017251C" w:rsidRDefault="0017251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«Удовлетворительно/зачтено»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ставится за работу, выполненную в соответствии с заданием, выданным для выполнения </w:t>
      </w:r>
      <w:r>
        <w:rPr>
          <w:rFonts w:ascii="Times New Roman" w:hAnsi="Times New Roman" w:cs="Times New Roman"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работы, с существенными ошибками, но не приведшими к неправильным выводам. Обучающийся владеет большей частью информации, представленной в </w:t>
      </w:r>
      <w:r>
        <w:rPr>
          <w:rFonts w:ascii="Times New Roman" w:hAnsi="Times New Roman" w:cs="Times New Roman"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работе, терминологией, нормативными документами. При проведении анализа полученных результатов расчетно-графической работы </w:t>
      </w:r>
      <w:r>
        <w:rPr>
          <w:rFonts w:ascii="Times New Roman" w:hAnsi="Times New Roman" w:cs="Times New Roman"/>
          <w:sz w:val="24"/>
          <w:szCs w:val="24"/>
        </w:rPr>
        <w:t xml:space="preserve">допустил существенные ошибки. </w:t>
      </w:r>
    </w:p>
    <w:p w:rsidR="0017251C" w:rsidRDefault="0017251C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«Неудовлетворительно/не зачтено»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ставится за работу, выполненную не в соответствии с заданием, или выполненную в соответствии с заданием, но с грубыми ошибками, повлиявшими на правильность выводов. Обучающийся не владеет информацией, представленной в </w:t>
      </w:r>
      <w:r>
        <w:rPr>
          <w:rFonts w:ascii="Times New Roman" w:hAnsi="Times New Roman" w:cs="Times New Roman"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работе, терминологией, нормативными документами. При проведении анализа полученных результатов расчетно-графической работы </w:t>
      </w:r>
      <w:r>
        <w:rPr>
          <w:rFonts w:ascii="Times New Roman" w:hAnsi="Times New Roman" w:cs="Times New Roman"/>
          <w:sz w:val="24"/>
          <w:szCs w:val="24"/>
        </w:rPr>
        <w:t>допустил грубые ошибки.</w:t>
      </w:r>
    </w:p>
    <w:p w:rsidR="0017251C" w:rsidRDefault="0017251C">
      <w:pPr>
        <w:spacing w:after="0" w:line="240" w:lineRule="auto"/>
        <w:ind w:left="17" w:right="17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7251C" w:rsidRDefault="0017251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251C" w:rsidRDefault="0017251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результатам выполнения заданий</w:t>
      </w:r>
    </w:p>
    <w:p w:rsidR="0017251C" w:rsidRDefault="001725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251C" w:rsidRDefault="001725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:rsidR="0017251C" w:rsidRDefault="001725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«Хорошо/зачтено»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17251C" w:rsidRDefault="001725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«Удовлетворительно/зачтено»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hAnsi="Times New Roman" w:cs="Times New Roman"/>
          <w:sz w:val="24"/>
          <w:szCs w:val="24"/>
        </w:rPr>
        <w:t>обучающийся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17251C" w:rsidRDefault="001725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:rsidR="0017251C" w:rsidRDefault="001725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Виды ошибок: </w:t>
      </w:r>
    </w:p>
    <w:p w:rsidR="0017251C" w:rsidRDefault="001725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:rsidR="0017251C" w:rsidRDefault="001725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17251C" w:rsidRDefault="001725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:rsidR="0017251C" w:rsidRDefault="0017251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7251C" w:rsidRDefault="0017251C">
      <w:pPr>
        <w:spacing w:after="0" w:line="240" w:lineRule="auto"/>
        <w:ind w:left="17" w:right="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зачету</w:t>
      </w:r>
    </w:p>
    <w:p w:rsidR="0017251C" w:rsidRDefault="0017251C">
      <w:pPr>
        <w:spacing w:after="0" w:line="240" w:lineRule="auto"/>
        <w:ind w:left="17" w:right="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251C" w:rsidRDefault="0017251C">
      <w:pPr>
        <w:widowControl w:val="0"/>
        <w:autoSpaceDE w:val="0"/>
        <w:autoSpaceDN w:val="0"/>
        <w:adjustRightInd w:val="0"/>
        <w:spacing w:after="0" w:line="240" w:lineRule="auto"/>
        <w:ind w:left="128" w:right="125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«Зачтено»</w:t>
      </w:r>
      <w:r>
        <w:rPr>
          <w:rFonts w:ascii="Times New Roman" w:hAnsi="Times New Roman" w:cs="Times New Roman"/>
          <w:sz w:val="24"/>
          <w:szCs w:val="24"/>
        </w:rPr>
        <w:t xml:space="preserve"> - обучающийся демонстрирует знание основных разделов программы дисциплины: его базовых понятий, определений, основных проблем и методов их решения; приобрел необходимые умения и навыки, освоил вопросы практического применения полученных знаний, не допустил грубых ошибок при ответе, достаточно последовательно излагает материал, допуская только незначительные неточности и нарушения последовательности изложения.</w:t>
      </w:r>
    </w:p>
    <w:p w:rsidR="0017251C" w:rsidRDefault="0017251C">
      <w:pPr>
        <w:widowControl w:val="0"/>
        <w:autoSpaceDE w:val="0"/>
        <w:autoSpaceDN w:val="0"/>
        <w:adjustRightInd w:val="0"/>
        <w:spacing w:after="0" w:line="240" w:lineRule="auto"/>
        <w:ind w:left="128" w:right="125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«Не зачтено»</w:t>
      </w:r>
      <w:r>
        <w:rPr>
          <w:rFonts w:ascii="Times New Roman" w:hAnsi="Times New Roman" w:cs="Times New Roman"/>
          <w:sz w:val="24"/>
          <w:szCs w:val="24"/>
        </w:rPr>
        <w:t xml:space="preserve"> - выставляется, если обучающийся демонстрирует фрагментарные знания основных разделов изучаемой дисциплины; у обучающегося слабо выражена способность к самостоятельному аналитическому мышлению, имеются затруднения в изложении материала; отсутствуют необходимые умения и навыки; допущены грубые ошибки и незнание терминологии; неспособность отвечать на дополнительные вопросы, знание которых необходимо для получения положительной оценки.</w:t>
      </w:r>
    </w:p>
    <w:p w:rsidR="0017251C" w:rsidRDefault="0017251C">
      <w:pPr>
        <w:rPr>
          <w:rFonts w:ascii="Times New Roman" w:hAnsi="Times New Roman" w:cs="Times New Roman"/>
          <w:sz w:val="24"/>
          <w:szCs w:val="24"/>
        </w:rPr>
      </w:pPr>
    </w:p>
    <w:p w:rsidR="0017251C" w:rsidRDefault="0017251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Критерии формирования оценок по экзамену</w:t>
      </w:r>
    </w:p>
    <w:p w:rsidR="0017251C" w:rsidRDefault="0017251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7251C" w:rsidRDefault="0017251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«Отлично» – </w:t>
      </w:r>
      <w:r>
        <w:rPr>
          <w:rFonts w:ascii="Times New Roman" w:hAnsi="Times New Roman" w:cs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:rsidR="0017251C" w:rsidRDefault="0017251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«Хорошо» </w:t>
      </w:r>
      <w:r>
        <w:rPr>
          <w:rFonts w:ascii="Times New Roman" w:hAnsi="Times New Roman" w:cs="Times New Roman"/>
          <w:sz w:val="24"/>
          <w:szCs w:val="24"/>
        </w:rPr>
        <w:t xml:space="preserve">– студент приобрел необходимые умения и навыки, продемонстрировал навык практического применения полученных знаний; допустил незначительные ошибки и неточности. </w:t>
      </w:r>
    </w:p>
    <w:p w:rsidR="0017251C" w:rsidRDefault="0017251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«Удовлетворительно» </w:t>
      </w:r>
      <w:r>
        <w:rPr>
          <w:rFonts w:ascii="Times New Roman" w:hAnsi="Times New Roman" w:cs="Times New Roman"/>
          <w:sz w:val="24"/>
          <w:szCs w:val="24"/>
        </w:rPr>
        <w:t xml:space="preserve">– студент допустил существенные ошибки. </w:t>
      </w:r>
    </w:p>
    <w:p w:rsidR="0017251C" w:rsidRDefault="0017251C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«Неудовлетворительно» </w:t>
      </w:r>
      <w:r>
        <w:rPr>
          <w:rFonts w:ascii="Times New Roman" w:hAnsi="Times New Roman" w:cs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:rsidR="0017251C" w:rsidRDefault="0017251C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7251C" w:rsidSect="0017251C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51C" w:rsidRDefault="0017251C">
      <w:pPr>
        <w:spacing w:after="0" w:line="240" w:lineRule="auto"/>
      </w:pPr>
      <w:r>
        <w:separator/>
      </w:r>
    </w:p>
  </w:endnote>
  <w:endnote w:type="continuationSeparator" w:id="0">
    <w:p w:rsidR="0017251C" w:rsidRDefault="0017251C">
      <w:pPr>
        <w:spacing w:after="0" w:line="240" w:lineRule="auto"/>
      </w:pPr>
      <w:r>
        <w:continuationSeparator/>
      </w:r>
    </w:p>
  </w:endnote>
  <w:endnote w:type="continuationNotice" w:id="1">
    <w:p w:rsidR="0017251C" w:rsidRDefault="0017251C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51C" w:rsidRDefault="0017251C">
      <w:pPr>
        <w:spacing w:after="0" w:line="240" w:lineRule="auto"/>
      </w:pPr>
      <w:r>
        <w:separator/>
      </w:r>
    </w:p>
  </w:footnote>
  <w:footnote w:type="continuationSeparator" w:id="0">
    <w:p w:rsidR="0017251C" w:rsidRDefault="0017251C">
      <w:pPr>
        <w:spacing w:after="0" w:line="240" w:lineRule="auto"/>
      </w:pPr>
      <w:r>
        <w:continuationSeparator/>
      </w:r>
    </w:p>
  </w:footnote>
  <w:footnote w:type="continuationNotice" w:id="1">
    <w:p w:rsidR="0017251C" w:rsidRDefault="0017251C">
      <w:pPr>
        <w:spacing w:after="0" w:line="240" w:lineRule="auto"/>
      </w:pPr>
    </w:p>
  </w:footnote>
  <w:footnote w:id="2">
    <w:p w:rsidR="0017251C" w:rsidRDefault="0017251C">
      <w:pPr>
        <w:pStyle w:val="FootnoteText"/>
        <w:jc w:val="both"/>
      </w:pPr>
      <w:r>
        <w:rPr>
          <w:rStyle w:val="FootnoteReference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">
    <w:nsid w:val="2AF53CB3"/>
    <w:multiLevelType w:val="hybridMultilevel"/>
    <w:tmpl w:val="CFFA281C"/>
    <w:lvl w:ilvl="0" w:tplc="0419000F">
      <w:start w:val="1"/>
      <w:numFmt w:val="decimal"/>
      <w:lvlText w:val="%1."/>
      <w:lvlJc w:val="left"/>
      <w:pPr>
        <w:tabs>
          <w:tab w:val="num" w:pos="659"/>
        </w:tabs>
        <w:ind w:left="65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>
    <w:nsid w:val="39E42334"/>
    <w:multiLevelType w:val="hybridMultilevel"/>
    <w:tmpl w:val="A2DA19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>
    <w:nsid w:val="4D7E10D0"/>
    <w:multiLevelType w:val="hybridMultilevel"/>
    <w:tmpl w:val="EB9422E2"/>
    <w:lvl w:ilvl="0" w:tplc="7CD6B74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5">
    <w:nsid w:val="61647A04"/>
    <w:multiLevelType w:val="hybridMultilevel"/>
    <w:tmpl w:val="313294C2"/>
    <w:lvl w:ilvl="0" w:tplc="3C8AC74A">
      <w:start w:val="1"/>
      <w:numFmt w:val="decimal"/>
      <w:lvlText w:val="%1."/>
      <w:lvlJc w:val="left"/>
      <w:pPr>
        <w:tabs>
          <w:tab w:val="num" w:pos="2345"/>
        </w:tabs>
        <w:ind w:left="2345" w:hanging="360"/>
      </w:pPr>
      <w:rPr>
        <w:rFonts w:ascii="Times New Roman" w:hAnsi="Times New Roman"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>
    <w:nsid w:val="65E2594C"/>
    <w:multiLevelType w:val="hybridMultilevel"/>
    <w:tmpl w:val="A2DA19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>
    <w:nsid w:val="7DEE56FD"/>
    <w:multiLevelType w:val="hybridMultilevel"/>
    <w:tmpl w:val="E42E7378"/>
    <w:lvl w:ilvl="0" w:tplc="0419000F">
      <w:start w:val="1"/>
      <w:numFmt w:val="decimal"/>
      <w:lvlText w:val="%1."/>
      <w:lvlJc w:val="left"/>
      <w:pPr>
        <w:tabs>
          <w:tab w:val="num" w:pos="659"/>
        </w:tabs>
        <w:ind w:left="659" w:hanging="360"/>
      </w:pPr>
      <w:rPr>
        <w:rFonts w:ascii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num w:numId="1">
    <w:abstractNumId w:val="1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51C"/>
    <w:rsid w:val="001725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="Calibri" w:hAnsi="Calibri" w:cs="Calibri"/>
    </w:rPr>
  </w:style>
  <w:style w:type="paragraph" w:styleId="Heading7">
    <w:name w:val="heading 7"/>
    <w:basedOn w:val="Normal"/>
    <w:next w:val="Normal"/>
    <w:link w:val="Heading7Char"/>
    <w:uiPriority w:val="99"/>
    <w:qFormat/>
    <w:pPr>
      <w:spacing w:before="240" w:after="60" w:line="256" w:lineRule="auto"/>
      <w:outlineLvl w:val="6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9"/>
    <w:rPr>
      <w:sz w:val="24"/>
      <w:szCs w:val="24"/>
      <w:lang w:eastAsia="en-US"/>
    </w:rPr>
  </w:style>
  <w:style w:type="character" w:styleId="Strong">
    <w:name w:val="Strong"/>
    <w:basedOn w:val="DefaultParagraphFont"/>
    <w:uiPriority w:val="99"/>
    <w:qFormat/>
    <w:rPr>
      <w:b/>
      <w:bCs/>
    </w:rPr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pPr>
      <w:ind w:left="720"/>
    </w:pPr>
    <w:rPr>
      <w:lang w:eastAsia="en-US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character" w:customStyle="1" w:styleId="shortauthor">
    <w:name w:val="short_author"/>
    <w:basedOn w:val="DefaultParagraphFont"/>
    <w:uiPriority w:val="99"/>
    <w:rPr>
      <w:rFonts w:ascii="Times New Roman" w:hAnsi="Times New Roman" w:cs="Times New Roman"/>
    </w:rPr>
  </w:style>
  <w:style w:type="character" w:customStyle="1" w:styleId="shortname">
    <w:name w:val="short_name"/>
    <w:basedOn w:val="DefaultParagraphFont"/>
    <w:uiPriority w:val="99"/>
    <w:rPr>
      <w:rFonts w:ascii="Times New Roman" w:hAnsi="Times New Roman" w:cs="Times New Roman"/>
    </w:rPr>
  </w:style>
  <w:style w:type="paragraph" w:styleId="BodyText">
    <w:name w:val="Body Text"/>
    <w:basedOn w:val="Normal"/>
    <w:link w:val="BodyTextChar"/>
    <w:uiPriority w:val="99"/>
    <w:pPr>
      <w:suppressAutoHyphens/>
      <w:spacing w:after="140" w:line="288" w:lineRule="auto"/>
    </w:pPr>
    <w:rPr>
      <w:sz w:val="20"/>
      <w:szCs w:val="20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rPr>
      <w:rFonts w:ascii="Calibri" w:hAnsi="Calibri" w:cs="Calibri"/>
      <w:lang w:eastAsia="zh-CN"/>
    </w:rPr>
  </w:style>
  <w:style w:type="paragraph" w:styleId="FootnoteText">
    <w:name w:val="footnote text"/>
    <w:basedOn w:val="Normal"/>
    <w:link w:val="FootnoteTextChar"/>
    <w:uiPriority w:val="9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Pr>
      <w:vertAlign w:val="superscript"/>
    </w:rPr>
  </w:style>
  <w:style w:type="paragraph" w:styleId="Header">
    <w:name w:val="header"/>
    <w:basedOn w:val="Normal"/>
    <w:link w:val="HeaderChar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hAnsi="Times New Roman" w:cs="Times New Roman"/>
    </w:rPr>
  </w:style>
  <w:style w:type="paragraph" w:customStyle="1" w:styleId="s1">
    <w:name w:val="s_1"/>
    <w:basedOn w:val="Normal"/>
    <w:uiPriority w:val="99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Normal1">
    <w:name w:val="Normal1"/>
    <w:uiPriority w:val="99"/>
    <w:pPr>
      <w:widowControl w:val="0"/>
      <w:snapToGrid w:val="0"/>
    </w:pPr>
    <w:rPr>
      <w:rFonts w:ascii="Calibri" w:hAnsi="Calibri" w:cs="Calibri"/>
      <w:sz w:val="20"/>
      <w:szCs w:val="20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989EA3"/>
      </a:dk1>
      <a:lt1>
        <a:sysClr val="window" lastClr="4D515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11</Pages>
  <Words>4220</Words>
  <Characters>24057</Characters>
  <Application>Microsoft Office Outlook</Application>
  <DocSecurity>0</DocSecurity>
  <Lines>0</Lines>
  <Paragraphs>0</Paragraphs>
  <ScaleCrop>false</ScaleCrop>
  <Company>SamIIT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Приложение 1</dc:title>
  <dc:subject/>
  <dc:creator>Elena Chigarina</dc:creator>
  <cp:keywords/>
  <dc:description/>
  <cp:lastModifiedBy>Anatoly</cp:lastModifiedBy>
  <cp:revision>2</cp:revision>
  <cp:lastPrinted>2021-02-16T04:52:00Z</cp:lastPrinted>
  <dcterms:created xsi:type="dcterms:W3CDTF">2025-06-30T16:32:00Z</dcterms:created>
  <dcterms:modified xsi:type="dcterms:W3CDTF">2025-06-30T16:32:00Z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